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10" w:rsidRDefault="000412A6" w:rsidP="003D3A6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150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3D3A6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8D6F73" w:rsidRDefault="0020746A" w:rsidP="003D3A6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8D6F73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 w:rsidRPr="008D6F73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8D6F73">
        <w:rPr>
          <w:rFonts w:ascii="Times New Roman" w:hAnsi="Times New Roman"/>
          <w:b/>
          <w:bCs/>
          <w:sz w:val="28"/>
          <w:szCs w:val="28"/>
        </w:rPr>
      </w:r>
      <w:r w:rsidRPr="008D6F73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8D6F73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8D6F73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1"/>
      <w:r w:rsidRPr="008D6F73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8D6F73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8D6F73">
        <w:rPr>
          <w:rFonts w:ascii="Times New Roman" w:hAnsi="Times New Roman"/>
          <w:b/>
          <w:bCs/>
          <w:sz w:val="28"/>
          <w:szCs w:val="28"/>
        </w:rPr>
      </w:r>
      <w:r w:rsidRPr="008D6F73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8D6F73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8D6F73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2" w:name="data_metai"/>
    </w:p>
    <w:p w:rsidR="009B1C92" w:rsidRPr="00184489" w:rsidRDefault="009B1C92" w:rsidP="003D3A64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bookmarkEnd w:id="2"/>
    <w:p w:rsidR="00937150" w:rsidRDefault="00937150" w:rsidP="003D3A6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3D3A64" w:rsidRDefault="00CD2E00" w:rsidP="003D3A64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46205B">
        <w:rPr>
          <w:b/>
          <w:sz w:val="28"/>
          <w:szCs w:val="28"/>
        </w:rPr>
        <w:t xml:space="preserve"> GARGŽDŲ LOPŠELIO</w:t>
      </w:r>
      <w:r w:rsidR="004C4ED0">
        <w:rPr>
          <w:b/>
          <w:sz w:val="28"/>
          <w:szCs w:val="28"/>
        </w:rPr>
        <w:t>-</w:t>
      </w:r>
      <w:r w:rsidR="0046205B">
        <w:rPr>
          <w:b/>
          <w:sz w:val="28"/>
          <w:szCs w:val="28"/>
        </w:rPr>
        <w:t>DARŽELIO „NAMINUKAS“ DIREKTORĖS BIRUTĖS KA</w:t>
      </w:r>
      <w:r w:rsidR="0024738A">
        <w:rPr>
          <w:b/>
          <w:sz w:val="28"/>
          <w:szCs w:val="28"/>
        </w:rPr>
        <w:t>SPARAVIČIENĖS ATLEIDIMO IŠ UŽIMAMŲ PAREIGŲ</w:t>
      </w:r>
    </w:p>
    <w:p w:rsidR="0046205B" w:rsidRPr="00B455D9" w:rsidRDefault="0046205B" w:rsidP="003D3A64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3D3A6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smartTag w:uri="urn:schemas-microsoft-com:office:smarttags" w:element="metricconverter">
        <w:smartTagPr>
          <w:attr w:name="ProductID" w:val="2016 m"/>
        </w:smartTagPr>
        <w:r>
          <w:rPr>
            <w:rFonts w:ascii="Times New Roman" w:hAnsi="Times New Roman"/>
          </w:rPr>
          <w:t>201</w:t>
        </w:r>
        <w:r w:rsidR="00C26F76">
          <w:rPr>
            <w:rFonts w:ascii="Times New Roman" w:hAnsi="Times New Roman"/>
          </w:rPr>
          <w:t>6</w:t>
        </w:r>
        <w:r w:rsidR="008F38B8" w:rsidRPr="00C6237D">
          <w:rPr>
            <w:rFonts w:ascii="Times New Roman" w:hAnsi="Times New Roman"/>
          </w:rPr>
          <w:t xml:space="preserve"> </w:t>
        </w:r>
        <w:r w:rsidR="008F38B8" w:rsidRPr="00C6237D">
          <w:rPr>
            <w:rFonts w:ascii="Times New Roman" w:hAnsi="Times New Roman"/>
            <w:caps w:val="0"/>
          </w:rPr>
          <w:t>m</w:t>
        </w:r>
      </w:smartTag>
      <w:r w:rsidR="008F38B8" w:rsidRPr="00C6237D">
        <w:rPr>
          <w:rFonts w:ascii="Times New Roman" w:hAnsi="Times New Roman"/>
          <w:caps w:val="0"/>
        </w:rPr>
        <w:t>.</w:t>
      </w:r>
      <w:r w:rsidR="00CD2E00">
        <w:rPr>
          <w:rFonts w:ascii="Times New Roman" w:hAnsi="Times New Roman"/>
          <w:caps w:val="0"/>
        </w:rPr>
        <w:t xml:space="preserve"> </w:t>
      </w:r>
      <w:r w:rsidR="0046205B">
        <w:rPr>
          <w:rFonts w:ascii="Times New Roman" w:hAnsi="Times New Roman"/>
          <w:caps w:val="0"/>
        </w:rPr>
        <w:t>lapkričio 24</w:t>
      </w:r>
      <w:r w:rsidR="006B4362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Default="008F38B8" w:rsidP="003D3A64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:rsidR="003D3A64" w:rsidRPr="00C6237D" w:rsidRDefault="003D3A64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3D3A64" w:rsidRPr="00C6237D" w:rsidSect="00184489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438" w:left="1701" w:header="709" w:footer="709" w:gutter="0"/>
          <w:cols w:space="1296"/>
          <w:titlePg/>
        </w:sectPr>
      </w:pPr>
    </w:p>
    <w:p w:rsidR="00796CE5" w:rsidRDefault="006731CB" w:rsidP="00C26F76">
      <w:pPr>
        <w:pStyle w:val="Antrat2"/>
        <w:ind w:firstLineChars="450" w:firstLine="1080"/>
        <w:jc w:val="both"/>
        <w:rPr>
          <w:b w:val="0"/>
        </w:rPr>
      </w:pPr>
      <w:r w:rsidRPr="00796CE5">
        <w:rPr>
          <w:b w:val="0"/>
        </w:rPr>
        <w:t xml:space="preserve">Klaipėdos rajono savivaldybės taryba, vadovaudamasi Lietuvos Respublikos vietos savivaldos įstatymo </w:t>
      </w:r>
      <w:r>
        <w:rPr>
          <w:b w:val="0"/>
        </w:rPr>
        <w:t>16 straipsnio 2 dalies 21</w:t>
      </w:r>
      <w:r w:rsidRPr="00EE39BD">
        <w:rPr>
          <w:b w:val="0"/>
        </w:rPr>
        <w:t xml:space="preserve"> punktu</w:t>
      </w:r>
      <w:r w:rsidRPr="002E4E5F">
        <w:rPr>
          <w:b w:val="0"/>
        </w:rPr>
        <w:t>, Lietuv</w:t>
      </w:r>
      <w:r w:rsidR="00730EA1">
        <w:rPr>
          <w:b w:val="0"/>
        </w:rPr>
        <w:t xml:space="preserve">os Respublikos darbo kodekso </w:t>
      </w:r>
      <w:r w:rsidR="0046205B">
        <w:rPr>
          <w:b w:val="0"/>
        </w:rPr>
        <w:t>136 straipsnio 3</w:t>
      </w:r>
      <w:r w:rsidR="0024738A">
        <w:rPr>
          <w:b w:val="0"/>
        </w:rPr>
        <w:t xml:space="preserve"> dalies 2 punktu</w:t>
      </w:r>
      <w:r>
        <w:rPr>
          <w:b w:val="0"/>
        </w:rPr>
        <w:t xml:space="preserve">, </w:t>
      </w:r>
      <w:r w:rsidR="00ED6ACC">
        <w:rPr>
          <w:b w:val="0"/>
        </w:rPr>
        <w:t xml:space="preserve">141 straipsnio 1 ir 2 dalimi, 177 straipsnio 2 dalimi, </w:t>
      </w:r>
      <w:r w:rsidRPr="00C8386B">
        <w:rPr>
          <w:b w:val="0"/>
        </w:rPr>
        <w:t xml:space="preserve">Lietuvos Respublikos Vyriausybės </w:t>
      </w:r>
      <w:smartTag w:uri="urn:schemas-microsoft-com:office:smarttags" w:element="metricconverter">
        <w:smartTagPr>
          <w:attr w:name="ProductID" w:val="1993 m"/>
        </w:smartTagPr>
        <w:r w:rsidRPr="00C8386B">
          <w:rPr>
            <w:b w:val="0"/>
          </w:rPr>
          <w:t>1993</w:t>
        </w:r>
        <w:r w:rsidR="009809A2">
          <w:rPr>
            <w:b w:val="0"/>
          </w:rPr>
          <w:t xml:space="preserve"> m</w:t>
        </w:r>
      </w:smartTag>
      <w:r w:rsidR="009809A2">
        <w:rPr>
          <w:b w:val="0"/>
        </w:rPr>
        <w:t xml:space="preserve">. liepos </w:t>
      </w:r>
      <w:r w:rsidRPr="00C8386B">
        <w:rPr>
          <w:b w:val="0"/>
        </w:rPr>
        <w:t>8</w:t>
      </w:r>
      <w:r w:rsidR="009809A2">
        <w:rPr>
          <w:b w:val="0"/>
        </w:rPr>
        <w:t xml:space="preserve"> d.</w:t>
      </w:r>
      <w:r w:rsidRPr="00C8386B">
        <w:rPr>
          <w:b w:val="0"/>
        </w:rPr>
        <w:t xml:space="preserve"> nutarimo Nr</w:t>
      </w:r>
      <w:r w:rsidRPr="00245892">
        <w:rPr>
          <w:b w:val="0"/>
        </w:rPr>
        <w:t>. 511 „Dėl biudžetinių įstaigų ir organizacijų darbo apmokėjimo tvarkos tobulinimo“ 5.2</w:t>
      </w:r>
      <w:r w:rsidR="009809A2">
        <w:rPr>
          <w:b w:val="0"/>
        </w:rPr>
        <w:t>.</w:t>
      </w:r>
      <w:r w:rsidRPr="00245892">
        <w:rPr>
          <w:b w:val="0"/>
        </w:rPr>
        <w:t xml:space="preserve"> punktu, Konkurso valstybinių ir savivaldybių švietimo įstaigų (išskyrus aukštąsias mokyklas) vadovų pareigoms eiti tvarkos aprašo, patvirtinto </w:t>
      </w:r>
      <w:r w:rsidRPr="00245892">
        <w:rPr>
          <w:b w:val="0"/>
          <w:bCs w:val="0"/>
        </w:rPr>
        <w:t xml:space="preserve">Lietuvos Respublikos švietimo ir mokslo ministro </w:t>
      </w:r>
      <w:smartTag w:uri="urn:schemas-microsoft-com:office:smarttags" w:element="metricconverter">
        <w:smartTagPr>
          <w:attr w:name="ProductID" w:val="2011 m"/>
        </w:smartTagPr>
        <w:r w:rsidRPr="00245892">
          <w:rPr>
            <w:b w:val="0"/>
            <w:bCs w:val="0"/>
          </w:rPr>
          <w:t>2011 m</w:t>
        </w:r>
      </w:smartTag>
      <w:r w:rsidRPr="00245892">
        <w:rPr>
          <w:b w:val="0"/>
          <w:bCs w:val="0"/>
        </w:rPr>
        <w:t xml:space="preserve">. liepos 1 d. įsakymu Nr. V-1193 “Dėl </w:t>
      </w:r>
      <w:r w:rsidRPr="00245892">
        <w:rPr>
          <w:b w:val="0"/>
        </w:rPr>
        <w:t>Konkurso valstybinių ir savivaldybių švietimo įstaigų (išskyrus aukštąsias mokyklas) vadovų pareigoms eiti tvarkos aprašo patvirtinimo“</w:t>
      </w:r>
      <w:r>
        <w:rPr>
          <w:b w:val="0"/>
        </w:rPr>
        <w:t>,</w:t>
      </w:r>
      <w:r w:rsidRPr="00245892">
        <w:rPr>
          <w:b w:val="0"/>
          <w:bCs w:val="0"/>
        </w:rPr>
        <w:t xml:space="preserve"> 5 punktu, </w:t>
      </w:r>
      <w:r w:rsidRPr="00245892">
        <w:rPr>
          <w:b w:val="0"/>
        </w:rPr>
        <w:t xml:space="preserve">Klaipėdos rajono savivaldybės tarybos </w:t>
      </w:r>
      <w:smartTag w:uri="urn:schemas-microsoft-com:office:smarttags" w:element="metricconverter">
        <w:smartTagPr>
          <w:attr w:name="ProductID" w:val="2016 m"/>
        </w:smartTagPr>
        <w:r w:rsidRPr="00245892">
          <w:rPr>
            <w:b w:val="0"/>
          </w:rPr>
          <w:t>2016</w:t>
        </w:r>
        <w:r w:rsidR="009809A2">
          <w:rPr>
            <w:b w:val="0"/>
          </w:rPr>
          <w:t xml:space="preserve"> m</w:t>
        </w:r>
      </w:smartTag>
      <w:r w:rsidR="009809A2">
        <w:rPr>
          <w:b w:val="0"/>
        </w:rPr>
        <w:t xml:space="preserve">. kovo </w:t>
      </w:r>
      <w:r w:rsidRPr="00245892">
        <w:rPr>
          <w:b w:val="0"/>
        </w:rPr>
        <w:t>31</w:t>
      </w:r>
      <w:r w:rsidR="009809A2">
        <w:rPr>
          <w:b w:val="0"/>
        </w:rPr>
        <w:t xml:space="preserve"> d.</w:t>
      </w:r>
      <w:r w:rsidRPr="00245892">
        <w:rPr>
          <w:b w:val="0"/>
        </w:rPr>
        <w:t xml:space="preserve"> sprendimo Nr. T11-72 „Dėl Klaipėdos rajono savivaldybės tarybos 2015-08-27 sprendimo Nr. T11-222 „Dėl įgaliojimo organizuoti švietimo įstaigų vadovų konkursus“ 1 punkto pakeitimo“ 1 punktu </w:t>
      </w:r>
      <w:r w:rsidR="00C8386B">
        <w:rPr>
          <w:b w:val="0"/>
        </w:rPr>
        <w:t xml:space="preserve">bei atsižvelgdama </w:t>
      </w:r>
      <w:r w:rsidR="00272AF6">
        <w:rPr>
          <w:b w:val="0"/>
        </w:rPr>
        <w:t xml:space="preserve">į </w:t>
      </w:r>
      <w:r w:rsidR="00AF5591">
        <w:rPr>
          <w:b w:val="0"/>
        </w:rPr>
        <w:t>Klaipėdos r</w:t>
      </w:r>
      <w:r w:rsidR="00164569">
        <w:rPr>
          <w:b w:val="0"/>
        </w:rPr>
        <w:t>ajono savivaldybės mero</w:t>
      </w:r>
      <w:r w:rsidR="00AF5591">
        <w:rPr>
          <w:b w:val="0"/>
        </w:rPr>
        <w:t xml:space="preserve"> 2016</w:t>
      </w:r>
      <w:r w:rsidR="00164569">
        <w:rPr>
          <w:b w:val="0"/>
        </w:rPr>
        <w:t xml:space="preserve"> m. lapkričio </w:t>
      </w:r>
      <w:r w:rsidR="00AF5591">
        <w:rPr>
          <w:b w:val="0"/>
        </w:rPr>
        <w:t>9</w:t>
      </w:r>
      <w:r w:rsidR="00164569">
        <w:rPr>
          <w:b w:val="0"/>
        </w:rPr>
        <w:t xml:space="preserve"> d.</w:t>
      </w:r>
      <w:r w:rsidR="00AF5591">
        <w:rPr>
          <w:b w:val="0"/>
        </w:rPr>
        <w:t xml:space="preserve"> potvarkį Nr. MP-</w:t>
      </w:r>
      <w:r w:rsidR="007116CD">
        <w:rPr>
          <w:b w:val="0"/>
        </w:rPr>
        <w:t>40</w:t>
      </w:r>
      <w:r w:rsidR="00B26730">
        <w:rPr>
          <w:b w:val="0"/>
        </w:rPr>
        <w:t xml:space="preserve"> </w:t>
      </w:r>
      <w:r w:rsidR="00264D1D" w:rsidRPr="00264D1D">
        <w:rPr>
          <w:b w:val="0"/>
          <w:caps/>
        </w:rPr>
        <w:t>„D</w:t>
      </w:r>
      <w:r w:rsidR="00264D1D" w:rsidRPr="00264D1D">
        <w:rPr>
          <w:rStyle w:val="Emfaz"/>
          <w:rFonts w:hint="eastAsia"/>
          <w:b w:val="0"/>
          <w:i w:val="0"/>
        </w:rPr>
        <w:t>ė</w:t>
      </w:r>
      <w:r w:rsidR="00264D1D" w:rsidRPr="00264D1D">
        <w:rPr>
          <w:rStyle w:val="Emfaz"/>
          <w:b w:val="0"/>
          <w:i w:val="0"/>
        </w:rPr>
        <w:t>l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64D1D" w:rsidRPr="00264D1D">
        <w:rPr>
          <w:rStyle w:val="Emfaz"/>
          <w:b w:val="0"/>
          <w:i w:val="0"/>
        </w:rPr>
        <w:t>drausmin</w:t>
      </w:r>
      <w:r w:rsidR="00264D1D" w:rsidRPr="00264D1D">
        <w:rPr>
          <w:rStyle w:val="Emfaz"/>
          <w:rFonts w:hint="eastAsia"/>
          <w:b w:val="0"/>
          <w:i w:val="0"/>
        </w:rPr>
        <w:t>ė</w:t>
      </w:r>
      <w:r w:rsidR="00264D1D">
        <w:rPr>
          <w:rStyle w:val="Emfaz"/>
          <w:b w:val="0"/>
          <w:i w:val="0"/>
        </w:rPr>
        <w:t>s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64D1D">
        <w:rPr>
          <w:rStyle w:val="Emfaz"/>
          <w:b w:val="0"/>
          <w:i w:val="0"/>
        </w:rPr>
        <w:t>nuobaudos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64D1D">
        <w:rPr>
          <w:rStyle w:val="Emfaz"/>
          <w:b w:val="0"/>
          <w:i w:val="0"/>
        </w:rPr>
        <w:t>skyrimo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64D1D">
        <w:rPr>
          <w:rStyle w:val="Emfaz"/>
          <w:b w:val="0"/>
          <w:i w:val="0"/>
        </w:rPr>
        <w:t>B.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64D1D">
        <w:rPr>
          <w:rStyle w:val="Emfaz"/>
          <w:b w:val="0"/>
          <w:i w:val="0"/>
        </w:rPr>
        <w:t>K</w:t>
      </w:r>
      <w:r w:rsidR="00264D1D" w:rsidRPr="00264D1D">
        <w:rPr>
          <w:rStyle w:val="Emfaz"/>
          <w:b w:val="0"/>
          <w:i w:val="0"/>
        </w:rPr>
        <w:t>asparavi</w:t>
      </w:r>
      <w:r w:rsidR="00264D1D" w:rsidRPr="00264D1D">
        <w:rPr>
          <w:rStyle w:val="Emfaz"/>
          <w:rFonts w:hint="eastAsia"/>
          <w:b w:val="0"/>
          <w:i w:val="0"/>
        </w:rPr>
        <w:t>č</w:t>
      </w:r>
      <w:r w:rsidR="00264D1D" w:rsidRPr="00264D1D">
        <w:rPr>
          <w:rStyle w:val="Emfaz"/>
          <w:b w:val="0"/>
          <w:i w:val="0"/>
        </w:rPr>
        <w:t>ienei“</w:t>
      </w:r>
      <w:r w:rsidR="00264D1D" w:rsidRPr="00264D1D">
        <w:rPr>
          <w:rStyle w:val="Emfaz"/>
          <w:b w:val="0"/>
          <w:i w:val="0"/>
          <w:sz w:val="22"/>
          <w:szCs w:val="22"/>
        </w:rPr>
        <w:t xml:space="preserve"> </w:t>
      </w:r>
      <w:r w:rsidR="00272AF6">
        <w:rPr>
          <w:b w:val="0"/>
        </w:rPr>
        <w:t>ir</w:t>
      </w:r>
      <w:r w:rsidR="004C4ED0" w:rsidRPr="00264D1D">
        <w:rPr>
          <w:b w:val="0"/>
          <w:sz w:val="22"/>
          <w:szCs w:val="22"/>
        </w:rPr>
        <w:t xml:space="preserve"> </w:t>
      </w:r>
      <w:r w:rsidR="004C4ED0">
        <w:rPr>
          <w:b w:val="0"/>
        </w:rPr>
        <w:t>Gargždų</w:t>
      </w:r>
      <w:r w:rsidR="004C4ED0" w:rsidRPr="00264D1D">
        <w:rPr>
          <w:b w:val="0"/>
          <w:sz w:val="22"/>
          <w:szCs w:val="22"/>
        </w:rPr>
        <w:t xml:space="preserve"> </w:t>
      </w:r>
      <w:r w:rsidR="004C4ED0">
        <w:rPr>
          <w:b w:val="0"/>
        </w:rPr>
        <w:t>lopšelio-darželio</w:t>
      </w:r>
      <w:r w:rsidR="004C4ED0" w:rsidRPr="00264D1D">
        <w:rPr>
          <w:b w:val="0"/>
          <w:sz w:val="22"/>
          <w:szCs w:val="22"/>
        </w:rPr>
        <w:t xml:space="preserve"> </w:t>
      </w:r>
      <w:r w:rsidR="004C4ED0">
        <w:rPr>
          <w:b w:val="0"/>
        </w:rPr>
        <w:t>„Naminukas“ direktorė</w:t>
      </w:r>
      <w:r w:rsidR="00A14D62">
        <w:rPr>
          <w:b w:val="0"/>
        </w:rPr>
        <w:t xml:space="preserve">s </w:t>
      </w:r>
      <w:r w:rsidR="00C8386B" w:rsidRPr="006731CB">
        <w:rPr>
          <w:b w:val="0"/>
        </w:rPr>
        <w:t>p</w:t>
      </w:r>
      <w:r w:rsidR="00C8386B" w:rsidRPr="009136D5">
        <w:rPr>
          <w:b w:val="0"/>
        </w:rPr>
        <w:t>avaduotojo</w:t>
      </w:r>
      <w:r w:rsidR="004C4ED0">
        <w:rPr>
          <w:b w:val="0"/>
        </w:rPr>
        <w:t>s</w:t>
      </w:r>
      <w:r w:rsidR="00C8386B" w:rsidRPr="009136D5">
        <w:rPr>
          <w:b w:val="0"/>
        </w:rPr>
        <w:t xml:space="preserve"> </w:t>
      </w:r>
      <w:r w:rsidR="00184489" w:rsidRPr="002C0A80">
        <w:rPr>
          <w:b w:val="0"/>
          <w:color w:val="000000"/>
        </w:rPr>
        <w:t xml:space="preserve">ugdymui </w:t>
      </w:r>
      <w:r w:rsidR="004C4ED0">
        <w:rPr>
          <w:b w:val="0"/>
          <w:color w:val="000000"/>
        </w:rPr>
        <w:t xml:space="preserve">Rimos Butkuvienės </w:t>
      </w:r>
      <w:r w:rsidR="004C4ED0" w:rsidRPr="00C92578">
        <w:rPr>
          <w:b w:val="0"/>
          <w:color w:val="000000"/>
        </w:rPr>
        <w:t>2016-11</w:t>
      </w:r>
      <w:r w:rsidR="00A14D62" w:rsidRPr="00C92578">
        <w:rPr>
          <w:b w:val="0"/>
          <w:color w:val="000000"/>
        </w:rPr>
        <w:t>-</w:t>
      </w:r>
      <w:r w:rsidR="004C4ED0" w:rsidRPr="00C92578">
        <w:rPr>
          <w:b w:val="0"/>
          <w:color w:val="000000"/>
        </w:rPr>
        <w:t>15</w:t>
      </w:r>
      <w:r w:rsidR="00C8386B" w:rsidRPr="002C0A80">
        <w:rPr>
          <w:b w:val="0"/>
          <w:color w:val="000000"/>
        </w:rPr>
        <w:t xml:space="preserve"> sutikimą</w:t>
      </w:r>
      <w:r w:rsidR="008474F6">
        <w:rPr>
          <w:b w:val="0"/>
          <w:color w:val="000000"/>
        </w:rPr>
        <w:t xml:space="preserve"> „Dėl laikinai einamų pareigų“</w:t>
      </w:r>
      <w:r w:rsidR="00C8386B" w:rsidRPr="009136D5">
        <w:rPr>
          <w:b w:val="0"/>
        </w:rPr>
        <w:t>,</w:t>
      </w:r>
      <w:r w:rsidR="00C26F76">
        <w:rPr>
          <w:b w:val="0"/>
        </w:rPr>
        <w:t xml:space="preserve"> </w:t>
      </w:r>
      <w:r w:rsidR="004653E1" w:rsidRPr="004653E1">
        <w:rPr>
          <w:b w:val="0"/>
        </w:rPr>
        <w:t>n u s p r e n d ž i a:</w:t>
      </w:r>
    </w:p>
    <w:p w:rsidR="001D0340" w:rsidRDefault="00B35EAA" w:rsidP="00C26F76">
      <w:pPr>
        <w:pStyle w:val="Pagrindinistekstas"/>
        <w:ind w:firstLineChars="450" w:firstLine="1080"/>
      </w:pPr>
      <w:r>
        <w:t xml:space="preserve">1. </w:t>
      </w:r>
      <w:r w:rsidR="004653E1">
        <w:t xml:space="preserve">Atleisti </w:t>
      </w:r>
      <w:r w:rsidR="00AF5591">
        <w:t>Gargždų lopšelio-darželio „Naminukas“ di</w:t>
      </w:r>
      <w:r w:rsidR="004C4ED0">
        <w:t>rektorę Birutę Kasparavi</w:t>
      </w:r>
      <w:r w:rsidR="00AF5591">
        <w:t>čienę</w:t>
      </w:r>
      <w:r w:rsidR="00A14D62">
        <w:t xml:space="preserve"> </w:t>
      </w:r>
      <w:r w:rsidR="00E64F94" w:rsidRPr="00A14D62">
        <w:t>iš</w:t>
      </w:r>
      <w:r w:rsidR="00E64F94">
        <w:t xml:space="preserve"> einamų pareigų </w:t>
      </w:r>
      <w:smartTag w:uri="urn:schemas-microsoft-com:office:smarttags" w:element="metricconverter">
        <w:smartTagPr>
          <w:attr w:name="ProductID" w:val="2016 m"/>
        </w:smartTagPr>
        <w:r w:rsidR="00E64F94">
          <w:t>2016</w:t>
        </w:r>
        <w:r w:rsidR="00BF4C74">
          <w:t xml:space="preserve"> m</w:t>
        </w:r>
      </w:smartTag>
      <w:r w:rsidR="00BF4C74">
        <w:t xml:space="preserve">. </w:t>
      </w:r>
      <w:r w:rsidR="00AF5591">
        <w:t>lapkričio 25</w:t>
      </w:r>
      <w:r w:rsidR="004653E1">
        <w:t xml:space="preserve"> d. pagal </w:t>
      </w:r>
      <w:r w:rsidR="004653E1" w:rsidRPr="004653E1">
        <w:t>Lietuv</w:t>
      </w:r>
      <w:r w:rsidR="00A14D62">
        <w:t xml:space="preserve">os Respublikos darbo kodekso </w:t>
      </w:r>
      <w:r w:rsidR="00AF5591">
        <w:t>136 straipsnio 3</w:t>
      </w:r>
      <w:r w:rsidR="004653E1" w:rsidRPr="004653E1">
        <w:t xml:space="preserve"> dalį (darbo sutarties nutraukimas</w:t>
      </w:r>
      <w:r w:rsidR="00D86810">
        <w:t xml:space="preserve"> </w:t>
      </w:r>
      <w:r w:rsidR="00AF5591">
        <w:t>be įspėjimo, kai darbuotojas vieną kartą šiurkščiai pažeidžia darbo pareigas</w:t>
      </w:r>
      <w:r w:rsidR="004653E1" w:rsidRPr="004653E1">
        <w:t>).</w:t>
      </w:r>
    </w:p>
    <w:p w:rsidR="0054179C" w:rsidRDefault="002C0A80" w:rsidP="00C26F76">
      <w:pPr>
        <w:pStyle w:val="Pagrindinistekstas"/>
        <w:ind w:firstLineChars="450" w:firstLine="1080"/>
      </w:pPr>
      <w:r>
        <w:t>2</w:t>
      </w:r>
      <w:r w:rsidR="00B35EAA">
        <w:t xml:space="preserve">. </w:t>
      </w:r>
      <w:r w:rsidR="000232A2">
        <w:t xml:space="preserve">Pavesti </w:t>
      </w:r>
      <w:r w:rsidR="00AF5591">
        <w:t xml:space="preserve">Gargždų lopšelio-darželio „Naminukas“ </w:t>
      </w:r>
      <w:r w:rsidR="00D86810">
        <w:t xml:space="preserve">buhalterei </w:t>
      </w:r>
      <w:r w:rsidR="00ED6ACC">
        <w:t xml:space="preserve">atleidimo dieną </w:t>
      </w:r>
      <w:r w:rsidR="009136D5">
        <w:t xml:space="preserve">iš savivaldybės biudžeto lėšų išmokėti </w:t>
      </w:r>
      <w:r w:rsidR="00AF5591">
        <w:t>Birutei Kasparavičienei</w:t>
      </w:r>
      <w:r w:rsidR="00E64F94">
        <w:t xml:space="preserve"> </w:t>
      </w:r>
      <w:r w:rsidR="00D86810">
        <w:t xml:space="preserve">kompensaciją </w:t>
      </w:r>
      <w:r w:rsidR="00D86810" w:rsidRPr="00246567">
        <w:t xml:space="preserve">už </w:t>
      </w:r>
      <w:r w:rsidR="00C92578">
        <w:t>33,19 kalendorines dienas</w:t>
      </w:r>
      <w:r w:rsidR="00D86810">
        <w:t xml:space="preserve"> </w:t>
      </w:r>
      <w:r w:rsidR="000232A2">
        <w:t>nepanaudotų ka</w:t>
      </w:r>
      <w:r w:rsidR="00D86810">
        <w:t xml:space="preserve">smetinių atostogų (už </w:t>
      </w:r>
      <w:r w:rsidR="004C4688" w:rsidRPr="002C0A80">
        <w:rPr>
          <w:color w:val="000000"/>
        </w:rPr>
        <w:t>2015</w:t>
      </w:r>
      <w:r w:rsidR="0046205B">
        <w:rPr>
          <w:color w:val="000000"/>
        </w:rPr>
        <w:t>-12-20–2016-11-25</w:t>
      </w:r>
      <w:r w:rsidR="007C0827" w:rsidRPr="002C0A80">
        <w:rPr>
          <w:color w:val="000000"/>
        </w:rPr>
        <w:t xml:space="preserve"> </w:t>
      </w:r>
      <w:r w:rsidR="000232A2" w:rsidRPr="002C0A80">
        <w:rPr>
          <w:color w:val="000000"/>
        </w:rPr>
        <w:t>darbo</w:t>
      </w:r>
      <w:r w:rsidR="000232A2">
        <w:t xml:space="preserve"> l</w:t>
      </w:r>
      <w:r w:rsidR="0054179C">
        <w:t>aikotarpį).</w:t>
      </w:r>
      <w:r w:rsidR="00AF5591">
        <w:t xml:space="preserve"> </w:t>
      </w:r>
    </w:p>
    <w:p w:rsidR="0054179C" w:rsidRDefault="002C0A80" w:rsidP="00C26F76">
      <w:pPr>
        <w:pStyle w:val="Pagrindinistekstas"/>
        <w:ind w:firstLineChars="450" w:firstLine="1080"/>
      </w:pPr>
      <w:r>
        <w:t>3</w:t>
      </w:r>
      <w:r w:rsidR="0054179C" w:rsidRPr="00272AF6">
        <w:t>. Pavesti</w:t>
      </w:r>
      <w:r w:rsidR="0054179C" w:rsidRPr="008658AF">
        <w:rPr>
          <w:color w:val="FF0000"/>
        </w:rPr>
        <w:t xml:space="preserve"> </w:t>
      </w:r>
      <w:r w:rsidR="00AF5591">
        <w:t xml:space="preserve">Gargždų lopšelio-darželio „Naminukas“ </w:t>
      </w:r>
      <w:r w:rsidR="00272AF6" w:rsidRPr="00272AF6">
        <w:t>direktoriaus</w:t>
      </w:r>
      <w:r w:rsidR="00272AF6" w:rsidRPr="00272AF6">
        <w:rPr>
          <w:color w:val="FF0000"/>
        </w:rPr>
        <w:t xml:space="preserve"> </w:t>
      </w:r>
      <w:r w:rsidR="00AF5591">
        <w:t>pavaduotojai</w:t>
      </w:r>
      <w:r w:rsidR="00184489">
        <w:t xml:space="preserve"> ugdymui </w:t>
      </w:r>
      <w:r w:rsidR="004C4ED0">
        <w:t xml:space="preserve">Rimai Butkuvienei </w:t>
      </w:r>
      <w:r w:rsidR="0054179C" w:rsidRPr="008658AF">
        <w:t>n</w:t>
      </w:r>
      <w:r w:rsidR="00DE687A">
        <w:t xml:space="preserve">uo </w:t>
      </w:r>
      <w:smartTag w:uri="urn:schemas-microsoft-com:office:smarttags" w:element="metricconverter">
        <w:smartTagPr>
          <w:attr w:name="ProductID" w:val="2016 m"/>
        </w:smartTagPr>
        <w:r w:rsidR="00DE687A">
          <w:t>2016</w:t>
        </w:r>
        <w:r w:rsidR="0054179C">
          <w:t xml:space="preserve"> m</w:t>
        </w:r>
      </w:smartTag>
      <w:r w:rsidR="0054179C">
        <w:t xml:space="preserve">. </w:t>
      </w:r>
      <w:r w:rsidR="00AF5591">
        <w:t>lapkričio 28</w:t>
      </w:r>
      <w:r w:rsidR="00DE687A">
        <w:t xml:space="preserve"> </w:t>
      </w:r>
      <w:r w:rsidR="0054179C">
        <w:t>d. laikinai eiti</w:t>
      </w:r>
      <w:r w:rsidR="00DE687A">
        <w:t xml:space="preserve"> </w:t>
      </w:r>
      <w:r w:rsidR="00AF5591">
        <w:t xml:space="preserve">Gargždų lopšelio-darželio „Naminukas“ </w:t>
      </w:r>
      <w:r w:rsidR="00AD2FC1">
        <w:t xml:space="preserve">direktoriaus pareigas </w:t>
      </w:r>
      <w:r w:rsidR="00DE687A" w:rsidRPr="0006775B">
        <w:t>(vykdyti įstaigos vadovo funkcijas)</w:t>
      </w:r>
      <w:r w:rsidR="00DE687A">
        <w:t xml:space="preserve"> </w:t>
      </w:r>
      <w:r w:rsidR="00AD2FC1">
        <w:t>iki bus paskirtas nuolatiniam darbui šios įstaigos direktorius.</w:t>
      </w:r>
    </w:p>
    <w:p w:rsidR="00DE687A" w:rsidRDefault="002C0A80" w:rsidP="00C26F76">
      <w:pPr>
        <w:pStyle w:val="Pagrindinistekstas"/>
        <w:ind w:firstLineChars="450" w:firstLine="1080"/>
      </w:pPr>
      <w:r>
        <w:t>4</w:t>
      </w:r>
      <w:r w:rsidR="00DE687A">
        <w:t xml:space="preserve">. Įpareigoti </w:t>
      </w:r>
      <w:r w:rsidR="00AF5591">
        <w:t xml:space="preserve">Gargždų lopšelio-darželio „Naminukas“ </w:t>
      </w:r>
      <w:r w:rsidR="00DE687A" w:rsidRPr="00272AF6">
        <w:t>direktoriaus</w:t>
      </w:r>
      <w:r w:rsidR="00DE687A" w:rsidRPr="00272AF6">
        <w:rPr>
          <w:color w:val="FF0000"/>
        </w:rPr>
        <w:t xml:space="preserve"> </w:t>
      </w:r>
      <w:r w:rsidR="00DE687A">
        <w:t>pavaduotoją</w:t>
      </w:r>
      <w:r w:rsidR="00DE687A" w:rsidRPr="00272AF6">
        <w:t xml:space="preserve"> </w:t>
      </w:r>
      <w:r w:rsidR="00DE687A">
        <w:t>per 3 dienas pranešti apie biudžetinės įstaigos vadovo atleidimą Juridinių asmenų registro tvarkytojui.</w:t>
      </w:r>
    </w:p>
    <w:p w:rsidR="00AD2FC1" w:rsidRPr="00DE687A" w:rsidRDefault="002C0A80" w:rsidP="00C26F76">
      <w:pPr>
        <w:tabs>
          <w:tab w:val="right" w:pos="9639"/>
        </w:tabs>
        <w:ind w:firstLineChars="450" w:firstLine="1080"/>
        <w:jc w:val="both"/>
      </w:pPr>
      <w:r>
        <w:t>5</w:t>
      </w:r>
      <w:r w:rsidR="00AD2FC1" w:rsidRPr="00272AF6">
        <w:t xml:space="preserve">. </w:t>
      </w:r>
      <w:r w:rsidR="00127D30">
        <w:t>Nustatyti</w:t>
      </w:r>
      <w:r w:rsidR="00AD2FC1" w:rsidRPr="008658AF">
        <w:rPr>
          <w:color w:val="FF0000"/>
        </w:rPr>
        <w:t xml:space="preserve"> </w:t>
      </w:r>
      <w:r w:rsidR="00DE687A">
        <w:t xml:space="preserve">nuo </w:t>
      </w:r>
      <w:smartTag w:uri="urn:schemas-microsoft-com:office:smarttags" w:element="metricconverter">
        <w:smartTagPr>
          <w:attr w:name="ProductID" w:val="2016 m"/>
        </w:smartTagPr>
        <w:r w:rsidR="00DE687A">
          <w:t>2016</w:t>
        </w:r>
        <w:r w:rsidR="00127D30" w:rsidRPr="00127D30">
          <w:t xml:space="preserve"> m</w:t>
        </w:r>
      </w:smartTag>
      <w:r w:rsidR="0006775B">
        <w:t xml:space="preserve">. </w:t>
      </w:r>
      <w:r w:rsidR="00AF5591">
        <w:t>lapkričio 28</w:t>
      </w:r>
      <w:r w:rsidR="00DE687A">
        <w:t xml:space="preserve"> d. </w:t>
      </w:r>
      <w:r w:rsidR="00AF5591">
        <w:t xml:space="preserve">Gargždų lopšelio-darželio „Naminukas“ </w:t>
      </w:r>
      <w:r w:rsidR="00272AF6" w:rsidRPr="00272AF6">
        <w:t>d</w:t>
      </w:r>
      <w:r>
        <w:t>irektoriaus pavaduotojui</w:t>
      </w:r>
      <w:r w:rsidR="00AD2FC1" w:rsidRPr="00272AF6">
        <w:t xml:space="preserve"> </w:t>
      </w:r>
      <w:r w:rsidR="00184489">
        <w:t xml:space="preserve">ugdymui </w:t>
      </w:r>
      <w:r w:rsidR="00AD2FC1" w:rsidRPr="0006775B">
        <w:t>už laikinai</w:t>
      </w:r>
      <w:r w:rsidR="00AD2FC1" w:rsidRPr="00272AF6">
        <w:t xml:space="preserve"> nesanči</w:t>
      </w:r>
      <w:r w:rsidR="00272AF6" w:rsidRPr="00272AF6">
        <w:t xml:space="preserve">o darbuotojo funkcijų vykdymą </w:t>
      </w:r>
      <w:r w:rsidR="00272AF6" w:rsidRPr="0006775B">
        <w:t>25</w:t>
      </w:r>
      <w:r w:rsidR="00AD2FC1" w:rsidRPr="0006775B">
        <w:t xml:space="preserve"> </w:t>
      </w:r>
      <w:r w:rsidR="00AD2FC1" w:rsidRPr="00272AF6">
        <w:t xml:space="preserve">procentų </w:t>
      </w:r>
      <w:r w:rsidR="00AA353C" w:rsidRPr="00272AF6">
        <w:t>priemoką prie tarnybinio atlyginimo.</w:t>
      </w:r>
    </w:p>
    <w:p w:rsidR="006731CB" w:rsidRDefault="002C0A80" w:rsidP="006731CB">
      <w:pPr>
        <w:tabs>
          <w:tab w:val="right" w:pos="9639"/>
        </w:tabs>
        <w:ind w:firstLineChars="450" w:firstLine="1080"/>
        <w:jc w:val="both"/>
      </w:pPr>
      <w:r>
        <w:t>6</w:t>
      </w:r>
      <w:r w:rsidR="006731CB">
        <w:t>. Pavesti Klaipėdos rajono savivaldybės merui skelbti</w:t>
      </w:r>
      <w:r w:rsidR="006731CB" w:rsidRPr="00C375C1">
        <w:t xml:space="preserve"> konkursą </w:t>
      </w:r>
      <w:r w:rsidR="00AF5591">
        <w:t xml:space="preserve">Gargždų lopšelio-darželio „Naminukas“ </w:t>
      </w:r>
      <w:r w:rsidR="0006775B" w:rsidRPr="0006775B">
        <w:t xml:space="preserve">direktoriaus </w:t>
      </w:r>
      <w:r w:rsidR="006731CB" w:rsidRPr="0006775B">
        <w:t>pareigoms</w:t>
      </w:r>
      <w:r w:rsidR="006731CB">
        <w:t xml:space="preserve"> užimti.</w:t>
      </w:r>
    </w:p>
    <w:p w:rsidR="006731CB" w:rsidRDefault="002C0A80" w:rsidP="006731CB">
      <w:pPr>
        <w:pStyle w:val="Pagrindinistekstas"/>
        <w:ind w:firstLineChars="450" w:firstLine="1080"/>
      </w:pPr>
      <w:r>
        <w:t>7</w:t>
      </w:r>
      <w:r w:rsidR="006731CB">
        <w:t>. Sprendimas gali būti skundžiamas Lietuvos Respublikos administracinių bylų teisenos įstatymo nustatyta tvarka.</w:t>
      </w:r>
    </w:p>
    <w:p w:rsidR="006731CB" w:rsidRPr="00DE687A" w:rsidRDefault="006731CB" w:rsidP="006731CB">
      <w:pPr>
        <w:tabs>
          <w:tab w:val="right" w:pos="9639"/>
        </w:tabs>
        <w:ind w:firstLineChars="450" w:firstLine="1080"/>
        <w:jc w:val="both"/>
      </w:pPr>
    </w:p>
    <w:p w:rsidR="00796CE5" w:rsidRDefault="006F7138" w:rsidP="001D0340">
      <w:pPr>
        <w:pStyle w:val="Pagrindinistekstas"/>
        <w:tabs>
          <w:tab w:val="right" w:pos="9638"/>
        </w:tabs>
        <w:jc w:val="left"/>
      </w:pPr>
      <w:r>
        <w:t>Savivaldybės m</w:t>
      </w:r>
      <w:r w:rsidR="0093634A">
        <w:t>eras</w:t>
      </w:r>
      <w:r w:rsidR="0093634A">
        <w:tab/>
        <w:t>Vaclovas Dačkauskas</w:t>
      </w:r>
      <w:r w:rsidR="00632B2F">
        <w:t xml:space="preserve"> </w:t>
      </w:r>
    </w:p>
    <w:p w:rsidR="00796CE5" w:rsidRDefault="00796CE5" w:rsidP="001D0340">
      <w:pPr>
        <w:pStyle w:val="Pagrindinistekstas"/>
        <w:tabs>
          <w:tab w:val="right" w:pos="9638"/>
        </w:tabs>
        <w:jc w:val="left"/>
      </w:pPr>
    </w:p>
    <w:p w:rsidR="00820A9D" w:rsidRDefault="00820A9D" w:rsidP="00820A9D">
      <w:r>
        <w:t xml:space="preserve">TEIKIA: V. Dačkauskas </w:t>
      </w:r>
    </w:p>
    <w:p w:rsidR="00820A9D" w:rsidRDefault="00820A9D" w:rsidP="00820A9D"/>
    <w:p w:rsidR="00820A9D" w:rsidRDefault="00820A9D" w:rsidP="00820A9D">
      <w:r w:rsidRPr="002B18D7">
        <w:t>PARENGĖ:</w:t>
      </w:r>
      <w:r w:rsidR="00C92578">
        <w:t xml:space="preserve"> R. Zubienė</w:t>
      </w:r>
    </w:p>
    <w:p w:rsidR="0006775B" w:rsidRDefault="0006775B" w:rsidP="00820A9D"/>
    <w:p w:rsidR="00820A9D" w:rsidRDefault="00820A9D" w:rsidP="00820A9D">
      <w:r w:rsidRPr="00320BFF">
        <w:t>SUDERINTA:</w:t>
      </w:r>
      <w:r>
        <w:t xml:space="preserve"> </w:t>
      </w:r>
    </w:p>
    <w:p w:rsidR="00820A9D" w:rsidRDefault="00820A9D" w:rsidP="00820A9D">
      <w:r>
        <w:t>R. Zu</w:t>
      </w:r>
      <w:r w:rsidR="00C92578">
        <w:t>bienė</w:t>
      </w:r>
    </w:p>
    <w:p w:rsidR="00E435FC" w:rsidRDefault="00815E58" w:rsidP="00E435FC">
      <w:r>
        <w:t>D. Beliokaitė</w:t>
      </w:r>
      <w:r w:rsidR="00E435FC">
        <w:t>,</w:t>
      </w:r>
    </w:p>
    <w:p w:rsidR="00E435FC" w:rsidRDefault="00E435FC" w:rsidP="00E435FC">
      <w:r>
        <w:t>A. Petravičius,</w:t>
      </w:r>
    </w:p>
    <w:p w:rsidR="00E435FC" w:rsidRDefault="00E435FC" w:rsidP="00E435FC">
      <w:r>
        <w:t>V. Dačkauskas</w:t>
      </w:r>
    </w:p>
    <w:p w:rsidR="00815E58" w:rsidRDefault="00815E58" w:rsidP="00820A9D"/>
    <w:p w:rsidR="0048137F" w:rsidRDefault="00820A9D" w:rsidP="00820A9D">
      <w:pPr>
        <w:jc w:val="center"/>
        <w:rPr>
          <w:b/>
        </w:rPr>
      </w:pPr>
      <w:r>
        <w:br w:type="page"/>
      </w:r>
      <w:r>
        <w:rPr>
          <w:b/>
        </w:rPr>
        <w:lastRenderedPageBreak/>
        <w:t>KLAIPĖDOS RAJONO SAVIVALDYBĖ</w:t>
      </w:r>
    </w:p>
    <w:p w:rsidR="0048137F" w:rsidRPr="000A21F7" w:rsidRDefault="0048137F" w:rsidP="0048137F">
      <w:pPr>
        <w:jc w:val="center"/>
        <w:rPr>
          <w:b/>
          <w:sz w:val="20"/>
          <w:szCs w:val="20"/>
        </w:rPr>
      </w:pPr>
    </w:p>
    <w:p w:rsidR="0048137F" w:rsidRDefault="0048137F" w:rsidP="0048137F">
      <w:pPr>
        <w:jc w:val="center"/>
        <w:rPr>
          <w:b/>
        </w:rPr>
      </w:pPr>
      <w:r>
        <w:rPr>
          <w:b/>
        </w:rPr>
        <w:t>AIŠKINAMASIS RAŠTAS</w:t>
      </w:r>
    </w:p>
    <w:p w:rsidR="00820A9D" w:rsidRDefault="004C4ED0" w:rsidP="00820A9D">
      <w:pPr>
        <w:jc w:val="center"/>
        <w:rPr>
          <w:b/>
        </w:rPr>
      </w:pPr>
      <w:r>
        <w:rPr>
          <w:b/>
        </w:rPr>
        <w:t>2016-11</w:t>
      </w:r>
      <w:r w:rsidR="00184489">
        <w:rPr>
          <w:b/>
        </w:rPr>
        <w:t>-</w:t>
      </w:r>
      <w:r>
        <w:rPr>
          <w:b/>
        </w:rPr>
        <w:t>15</w:t>
      </w:r>
    </w:p>
    <w:p w:rsidR="0048137F" w:rsidRPr="000A21F7" w:rsidRDefault="0048137F" w:rsidP="00B26730">
      <w:pPr>
        <w:jc w:val="center"/>
        <w:rPr>
          <w:sz w:val="20"/>
          <w:szCs w:val="20"/>
        </w:rPr>
      </w:pPr>
    </w:p>
    <w:p w:rsidR="0048137F" w:rsidRPr="004C4ED0" w:rsidRDefault="0048137F" w:rsidP="00B26730">
      <w:pPr>
        <w:tabs>
          <w:tab w:val="left" w:pos="3450"/>
        </w:tabs>
        <w:jc w:val="both"/>
        <w:rPr>
          <w:b/>
        </w:rPr>
      </w:pPr>
      <w:r w:rsidRPr="004C4ED0">
        <w:rPr>
          <w:b/>
        </w:rPr>
        <w:t>DĖL</w:t>
      </w:r>
      <w:r w:rsidRPr="004C4ED0">
        <w:rPr>
          <w:b/>
          <w:sz w:val="18"/>
          <w:szCs w:val="18"/>
        </w:rPr>
        <w:t xml:space="preserve"> </w:t>
      </w:r>
      <w:r w:rsidRPr="004C4ED0">
        <w:rPr>
          <w:b/>
        </w:rPr>
        <w:t>TARYBOS</w:t>
      </w:r>
      <w:r w:rsidRPr="004C4ED0">
        <w:rPr>
          <w:b/>
          <w:sz w:val="18"/>
          <w:szCs w:val="18"/>
        </w:rPr>
        <w:t xml:space="preserve"> </w:t>
      </w:r>
      <w:r w:rsidRPr="004C4ED0">
        <w:rPr>
          <w:b/>
        </w:rPr>
        <w:t>SPRENDIMO</w:t>
      </w:r>
      <w:r w:rsidRPr="004C4ED0">
        <w:rPr>
          <w:b/>
          <w:sz w:val="18"/>
          <w:szCs w:val="18"/>
        </w:rPr>
        <w:t xml:space="preserve"> </w:t>
      </w:r>
      <w:r w:rsidRPr="004C4ED0">
        <w:rPr>
          <w:b/>
        </w:rPr>
        <w:t>„</w:t>
      </w:r>
      <w:r w:rsidR="00E435FC" w:rsidRPr="004C4ED0">
        <w:rPr>
          <w:b/>
          <w:spacing w:val="20"/>
        </w:rPr>
        <w:t>DĖL</w:t>
      </w:r>
      <w:r w:rsidR="004C4ED0" w:rsidRPr="004C4ED0">
        <w:rPr>
          <w:b/>
          <w:sz w:val="18"/>
          <w:szCs w:val="18"/>
        </w:rPr>
        <w:t xml:space="preserve"> </w:t>
      </w:r>
      <w:r w:rsidR="004C4ED0" w:rsidRPr="004C4ED0">
        <w:rPr>
          <w:b/>
        </w:rPr>
        <w:t>GARGŽDŲ</w:t>
      </w:r>
      <w:r w:rsidR="004C4ED0" w:rsidRPr="004C4ED0">
        <w:rPr>
          <w:b/>
          <w:sz w:val="18"/>
          <w:szCs w:val="18"/>
        </w:rPr>
        <w:t xml:space="preserve"> </w:t>
      </w:r>
      <w:r w:rsidR="004C4ED0" w:rsidRPr="004C4ED0">
        <w:rPr>
          <w:b/>
        </w:rPr>
        <w:t>LOPŠELIO-DARŽELIO</w:t>
      </w:r>
      <w:r w:rsidR="004C4ED0" w:rsidRPr="004C4ED0">
        <w:rPr>
          <w:b/>
          <w:sz w:val="18"/>
          <w:szCs w:val="18"/>
        </w:rPr>
        <w:t xml:space="preserve"> </w:t>
      </w:r>
      <w:r w:rsidR="004C4ED0" w:rsidRPr="004C4ED0">
        <w:rPr>
          <w:b/>
        </w:rPr>
        <w:t>„NAMINUKAS“ DIREKTORĖS BIRUTĖS KA</w:t>
      </w:r>
      <w:r w:rsidR="0024738A">
        <w:rPr>
          <w:b/>
        </w:rPr>
        <w:t>SPARAVIČIENĖS ATLEIDIMO IŠ UŽIMAMŲ PAREIGŲ</w:t>
      </w:r>
      <w:r w:rsidR="004C4ED0">
        <w:rPr>
          <w:b/>
        </w:rPr>
        <w:t>“</w:t>
      </w:r>
      <w:r w:rsidR="0024738A">
        <w:rPr>
          <w:b/>
        </w:rPr>
        <w:t xml:space="preserve"> </w:t>
      </w:r>
      <w:r w:rsidRPr="004C4ED0">
        <w:rPr>
          <w:b/>
        </w:rPr>
        <w:t>PROJEKTO</w:t>
      </w:r>
    </w:p>
    <w:p w:rsidR="0048137F" w:rsidRPr="00B26730" w:rsidRDefault="0048137F" w:rsidP="00B26730">
      <w:pPr>
        <w:jc w:val="both"/>
        <w:rPr>
          <w:sz w:val="16"/>
          <w:szCs w:val="16"/>
        </w:rPr>
      </w:pPr>
    </w:p>
    <w:p w:rsidR="0048137F" w:rsidRPr="00B26730" w:rsidRDefault="0048137F" w:rsidP="00B26730">
      <w:pPr>
        <w:jc w:val="center"/>
        <w:rPr>
          <w:sz w:val="16"/>
          <w:szCs w:val="16"/>
        </w:rPr>
      </w:pPr>
    </w:p>
    <w:p w:rsidR="005C7139" w:rsidRPr="005445A2" w:rsidRDefault="005C7139" w:rsidP="00B26730">
      <w:pPr>
        <w:ind w:firstLine="1080"/>
        <w:jc w:val="both"/>
        <w:rPr>
          <w:b/>
        </w:rPr>
      </w:pPr>
      <w:r w:rsidRPr="005445A2">
        <w:rPr>
          <w:b/>
        </w:rPr>
        <w:t>1. Parengto sprendimo esmė, tikslas, uždaviniai:</w:t>
      </w:r>
    </w:p>
    <w:p w:rsidR="00E435FC" w:rsidRDefault="004C4ED0" w:rsidP="00B26730">
      <w:pPr>
        <w:pStyle w:val="Pagrindinistekstas"/>
        <w:ind w:firstLineChars="450" w:firstLine="1080"/>
      </w:pPr>
      <w:r>
        <w:t xml:space="preserve">Atleisti Gargždų lopšelio-darželio „Naminukas“ direktorę Birutę Kasparavičienę </w:t>
      </w:r>
      <w:r w:rsidRPr="00A14D62">
        <w:t>iš</w:t>
      </w:r>
      <w:r>
        <w:t xml:space="preserve"> einamų pareigų </w:t>
      </w:r>
      <w:smartTag w:uri="urn:schemas-microsoft-com:office:smarttags" w:element="metricconverter">
        <w:smartTagPr>
          <w:attr w:name="ProductID" w:val="2016 m"/>
        </w:smartTagPr>
        <w:r>
          <w:t>2016 m</w:t>
        </w:r>
      </w:smartTag>
      <w:r>
        <w:t xml:space="preserve">. lapkričio 25 d. pagal </w:t>
      </w:r>
      <w:r w:rsidRPr="004653E1">
        <w:t>Lietuv</w:t>
      </w:r>
      <w:r>
        <w:t>os Respublikos darbo kodekso 136 straipsnio 3</w:t>
      </w:r>
      <w:r w:rsidRPr="004653E1">
        <w:t xml:space="preserve"> dalį (darbo sutarties nutraukimas</w:t>
      </w:r>
      <w:r>
        <w:t xml:space="preserve"> be įspėjimo, kai darbuotojas vieną kartą šiurkščiai pažeidžia darbo pareigas</w:t>
      </w:r>
      <w:r w:rsidRPr="004653E1">
        <w:t>).</w:t>
      </w:r>
    </w:p>
    <w:p w:rsidR="0048137F" w:rsidRPr="005C7139" w:rsidRDefault="0048137F" w:rsidP="00B26730">
      <w:pPr>
        <w:pStyle w:val="Pagrindinistekstas"/>
        <w:ind w:firstLineChars="450" w:firstLine="1080"/>
        <w:rPr>
          <w:b/>
        </w:rPr>
      </w:pPr>
      <w:r w:rsidRPr="005C7139">
        <w:rPr>
          <w:b/>
        </w:rPr>
        <w:t>2. Projekto rengimo priežastys. Kuo vadovaujantis parengtas sprendimo projektas:</w:t>
      </w:r>
    </w:p>
    <w:p w:rsidR="00686B80" w:rsidRPr="00B26730" w:rsidRDefault="00B26730" w:rsidP="00B26730">
      <w:pPr>
        <w:pStyle w:val="statymopavad"/>
        <w:spacing w:line="240" w:lineRule="auto"/>
        <w:ind w:firstLine="0"/>
        <w:jc w:val="both"/>
        <w:rPr>
          <w:rFonts w:ascii="Times New Roman" w:hAnsi="Times New Roman"/>
          <w:iCs/>
        </w:rPr>
      </w:pPr>
      <w:r w:rsidRPr="00B26730">
        <w:rPr>
          <w:rFonts w:ascii="Times New Roman" w:hAnsi="Times New Roman"/>
          <w:caps w:val="0"/>
          <w:color w:val="000000"/>
        </w:rPr>
        <w:t xml:space="preserve">projektas parengtas atsižvelgiant į </w:t>
      </w:r>
      <w:r>
        <w:rPr>
          <w:rFonts w:ascii="Times New Roman" w:hAnsi="Times New Roman"/>
          <w:caps w:val="0"/>
        </w:rPr>
        <w:t>K</w:t>
      </w:r>
      <w:r w:rsidRPr="00B26730">
        <w:rPr>
          <w:rFonts w:ascii="Times New Roman" w:hAnsi="Times New Roman"/>
          <w:caps w:val="0"/>
        </w:rPr>
        <w:t>laipėdos r. savivaldybės mero 2</w:t>
      </w:r>
      <w:r>
        <w:rPr>
          <w:rFonts w:ascii="Times New Roman" w:hAnsi="Times New Roman"/>
          <w:caps w:val="0"/>
        </w:rPr>
        <w:t>016 m. lapkričio 9 d. potvarkį Nr. MP</w:t>
      </w:r>
      <w:r w:rsidRPr="00B26730">
        <w:rPr>
          <w:rFonts w:ascii="Times New Roman" w:hAnsi="Times New Roman"/>
          <w:caps w:val="0"/>
        </w:rPr>
        <w:t>-40</w:t>
      </w:r>
      <w:r>
        <w:rPr>
          <w:caps w:val="0"/>
        </w:rPr>
        <w:t xml:space="preserve"> </w:t>
      </w:r>
      <w:r w:rsidR="00264D1D">
        <w:rPr>
          <w:caps w:val="0"/>
        </w:rPr>
        <w:t>„</w:t>
      </w:r>
      <w:r>
        <w:rPr>
          <w:rStyle w:val="Emfaz"/>
          <w:i w:val="0"/>
          <w:caps w:val="0"/>
        </w:rPr>
        <w:t>D</w:t>
      </w:r>
      <w:r w:rsidRPr="00B26730">
        <w:rPr>
          <w:rStyle w:val="Emfaz"/>
          <w:rFonts w:hint="eastAsia"/>
          <w:i w:val="0"/>
          <w:caps w:val="0"/>
        </w:rPr>
        <w:t>ė</w:t>
      </w:r>
      <w:r w:rsidRPr="00B26730">
        <w:rPr>
          <w:rStyle w:val="Emfaz"/>
          <w:i w:val="0"/>
          <w:caps w:val="0"/>
        </w:rPr>
        <w:t>l drausmin</w:t>
      </w:r>
      <w:r w:rsidRPr="00B26730">
        <w:rPr>
          <w:rStyle w:val="Emfaz"/>
          <w:rFonts w:hint="eastAsia"/>
          <w:i w:val="0"/>
          <w:caps w:val="0"/>
        </w:rPr>
        <w:t>ė</w:t>
      </w:r>
      <w:r>
        <w:rPr>
          <w:rStyle w:val="Emfaz"/>
          <w:i w:val="0"/>
          <w:caps w:val="0"/>
        </w:rPr>
        <w:t>s nuobaudos skyrimo B. K</w:t>
      </w:r>
      <w:r w:rsidRPr="00B26730">
        <w:rPr>
          <w:rStyle w:val="Emfaz"/>
          <w:i w:val="0"/>
          <w:caps w:val="0"/>
        </w:rPr>
        <w:t>asparavi</w:t>
      </w:r>
      <w:r w:rsidRPr="00B26730">
        <w:rPr>
          <w:rStyle w:val="Emfaz"/>
          <w:rFonts w:hint="eastAsia"/>
          <w:i w:val="0"/>
          <w:caps w:val="0"/>
        </w:rPr>
        <w:t>č</w:t>
      </w:r>
      <w:r w:rsidRPr="00B26730">
        <w:rPr>
          <w:rStyle w:val="Emfaz"/>
          <w:i w:val="0"/>
          <w:caps w:val="0"/>
        </w:rPr>
        <w:t>ienei</w:t>
      </w:r>
      <w:r w:rsidR="00264D1D">
        <w:rPr>
          <w:rStyle w:val="Emfaz"/>
          <w:i w:val="0"/>
          <w:caps w:val="0"/>
        </w:rPr>
        <w:t>“</w:t>
      </w:r>
      <w:r>
        <w:rPr>
          <w:rStyle w:val="Emfaz"/>
          <w:i w:val="0"/>
          <w:caps w:val="0"/>
        </w:rPr>
        <w:t xml:space="preserve"> </w:t>
      </w:r>
      <w:r>
        <w:rPr>
          <w:rFonts w:ascii="Times New Roman" w:hAnsi="Times New Roman"/>
          <w:caps w:val="0"/>
        </w:rPr>
        <w:t>ir Gargždų lopšelio-darželio „N</w:t>
      </w:r>
      <w:r w:rsidRPr="00B26730">
        <w:rPr>
          <w:rFonts w:ascii="Times New Roman" w:hAnsi="Times New Roman"/>
          <w:caps w:val="0"/>
        </w:rPr>
        <w:t xml:space="preserve">aminukas“ direktorės pavaduotojos </w:t>
      </w:r>
      <w:r>
        <w:rPr>
          <w:rFonts w:ascii="Times New Roman" w:hAnsi="Times New Roman"/>
          <w:caps w:val="0"/>
          <w:color w:val="000000"/>
        </w:rPr>
        <w:t>ugdymui Rimos B</w:t>
      </w:r>
      <w:r w:rsidRPr="00B26730">
        <w:rPr>
          <w:rFonts w:ascii="Times New Roman" w:hAnsi="Times New Roman"/>
          <w:caps w:val="0"/>
          <w:color w:val="000000"/>
        </w:rPr>
        <w:t xml:space="preserve">utkuvienės </w:t>
      </w:r>
      <w:r w:rsidRPr="00C92578">
        <w:rPr>
          <w:rFonts w:ascii="Times New Roman" w:hAnsi="Times New Roman"/>
          <w:caps w:val="0"/>
          <w:color w:val="000000"/>
        </w:rPr>
        <w:t>2016-11-15 sutikimą</w:t>
      </w:r>
      <w:r w:rsidR="008474F6">
        <w:rPr>
          <w:rFonts w:ascii="Times New Roman" w:hAnsi="Times New Roman"/>
          <w:caps w:val="0"/>
          <w:color w:val="000000"/>
        </w:rPr>
        <w:t xml:space="preserve"> „D</w:t>
      </w:r>
      <w:r w:rsidR="008474F6" w:rsidRPr="008474F6">
        <w:rPr>
          <w:rFonts w:ascii="Times New Roman" w:hAnsi="Times New Roman"/>
          <w:caps w:val="0"/>
          <w:color w:val="000000"/>
        </w:rPr>
        <w:t>ėl laikinai einamų pareigų“.</w:t>
      </w:r>
    </w:p>
    <w:p w:rsidR="0048137F" w:rsidRPr="005C7139" w:rsidRDefault="0048137F" w:rsidP="00B26730">
      <w:pPr>
        <w:ind w:firstLineChars="450" w:firstLine="1080"/>
        <w:jc w:val="both"/>
        <w:rPr>
          <w:b/>
          <w:bCs/>
        </w:rPr>
      </w:pPr>
      <w:r w:rsidRPr="005C7139">
        <w:rPr>
          <w:b/>
          <w:bCs/>
        </w:rPr>
        <w:t>3. Kokių rezultatų yra laukiama:</w:t>
      </w:r>
    </w:p>
    <w:p w:rsidR="0048137F" w:rsidRPr="00E435FC" w:rsidRDefault="007116CD" w:rsidP="00B26730">
      <w:pPr>
        <w:ind w:firstLine="1080"/>
        <w:jc w:val="both"/>
      </w:pPr>
      <w:r>
        <w:t>Birutė Kasparavičienė bus atleista</w:t>
      </w:r>
      <w:r w:rsidR="00E435FC" w:rsidRPr="00A14D62">
        <w:t xml:space="preserve"> iš</w:t>
      </w:r>
      <w:r w:rsidR="00E435FC">
        <w:t xml:space="preserve"> </w:t>
      </w:r>
      <w:r w:rsidRPr="007116CD">
        <w:t>Gargždų lopšelio-darželio „Naminukas“ direktorė</w:t>
      </w:r>
      <w:r>
        <w:t>s</w:t>
      </w:r>
      <w:r w:rsidR="00E435FC">
        <w:t xml:space="preserve"> pareigų. </w:t>
      </w:r>
    </w:p>
    <w:p w:rsidR="0048137F" w:rsidRPr="005C7139" w:rsidRDefault="0048137F" w:rsidP="00B26730">
      <w:pPr>
        <w:numPr>
          <w:ilvl w:val="0"/>
          <w:numId w:val="6"/>
        </w:numPr>
        <w:ind w:left="0" w:firstLineChars="450" w:firstLine="1080"/>
        <w:jc w:val="both"/>
        <w:rPr>
          <w:b/>
          <w:bCs/>
        </w:rPr>
      </w:pPr>
      <w:r w:rsidRPr="005C7139">
        <w:rPr>
          <w:rStyle w:val="FontStyle150"/>
          <w:b/>
          <w:sz w:val="24"/>
          <w:szCs w:val="24"/>
        </w:rPr>
        <w:t>Galimos teigiamos ir neigiamos pasekmės priėmus siūlomą Savivaldybės tarybos sprendimo projektą</w:t>
      </w:r>
      <w:r w:rsidRPr="005C7139">
        <w:rPr>
          <w:b/>
          <w:bCs/>
        </w:rPr>
        <w:t xml:space="preserve"> ir kokių priemonių būtina imtis, siekiant išvengti neigiamų pasekmių:</w:t>
      </w:r>
    </w:p>
    <w:p w:rsidR="0048137F" w:rsidRDefault="0048137F" w:rsidP="00B26730">
      <w:pPr>
        <w:ind w:firstLineChars="450" w:firstLine="1080"/>
        <w:jc w:val="both"/>
        <w:rPr>
          <w:bCs/>
        </w:rPr>
      </w:pPr>
      <w:r>
        <w:rPr>
          <w:bCs/>
        </w:rPr>
        <w:t>Nėra</w:t>
      </w:r>
      <w:r w:rsidR="00E435FC">
        <w:rPr>
          <w:bCs/>
        </w:rPr>
        <w:t>.</w:t>
      </w:r>
    </w:p>
    <w:p w:rsidR="0048137F" w:rsidRPr="005C7139" w:rsidRDefault="0048137F" w:rsidP="00B26730">
      <w:pPr>
        <w:numPr>
          <w:ilvl w:val="0"/>
          <w:numId w:val="6"/>
        </w:numPr>
        <w:ind w:left="0" w:firstLineChars="450" w:firstLine="1080"/>
        <w:jc w:val="both"/>
        <w:rPr>
          <w:rStyle w:val="FontStyle150"/>
          <w:b/>
          <w:sz w:val="24"/>
          <w:szCs w:val="24"/>
        </w:rPr>
      </w:pPr>
      <w:r w:rsidRPr="005C7139">
        <w:rPr>
          <w:rStyle w:val="FontStyle150"/>
          <w:b/>
          <w:sz w:val="24"/>
          <w:szCs w:val="24"/>
        </w:rPr>
        <w:t>Kokie šios srities teisės aktai tebegalioja ir kokius teisės aktus būtina pakeisti ar panaikinti, priėmus teikiamą Savivaldybės tarybos sprendimo projektą:</w:t>
      </w:r>
    </w:p>
    <w:p w:rsidR="0048137F" w:rsidRDefault="0048137F" w:rsidP="00B26730">
      <w:pPr>
        <w:ind w:firstLineChars="450" w:firstLine="1080"/>
        <w:jc w:val="both"/>
      </w:pPr>
      <w:r>
        <w:rPr>
          <w:bCs/>
        </w:rPr>
        <w:t>Nėra</w:t>
      </w:r>
      <w:r w:rsidR="00E435FC">
        <w:rPr>
          <w:bCs/>
        </w:rPr>
        <w:t>.</w:t>
      </w:r>
    </w:p>
    <w:p w:rsidR="0048137F" w:rsidRPr="005C7139" w:rsidRDefault="0048137F" w:rsidP="00B26730">
      <w:pPr>
        <w:numPr>
          <w:ilvl w:val="0"/>
          <w:numId w:val="6"/>
        </w:numPr>
        <w:ind w:left="0" w:firstLineChars="450" w:firstLine="1080"/>
        <w:jc w:val="both"/>
        <w:rPr>
          <w:b/>
          <w:bCs/>
        </w:rPr>
      </w:pPr>
      <w:r w:rsidRPr="005C7139">
        <w:rPr>
          <w:b/>
          <w:bCs/>
        </w:rPr>
        <w:t>Projekto rengimo metu gauti specialistų vertinimai ir išvados. Ekonominiai apskaičiavimai:</w:t>
      </w:r>
    </w:p>
    <w:p w:rsidR="0048137F" w:rsidRDefault="0048137F" w:rsidP="00B26730">
      <w:pPr>
        <w:ind w:firstLineChars="450" w:firstLine="1080"/>
        <w:jc w:val="both"/>
        <w:rPr>
          <w:bCs/>
        </w:rPr>
      </w:pPr>
      <w:r>
        <w:rPr>
          <w:bCs/>
        </w:rPr>
        <w:t>Nėra</w:t>
      </w:r>
      <w:r w:rsidR="00E435FC">
        <w:rPr>
          <w:bCs/>
        </w:rPr>
        <w:t>.</w:t>
      </w:r>
    </w:p>
    <w:p w:rsidR="00E435FC" w:rsidRDefault="0048137F" w:rsidP="00B26730">
      <w:pPr>
        <w:numPr>
          <w:ilvl w:val="0"/>
          <w:numId w:val="6"/>
        </w:numPr>
        <w:ind w:left="0" w:firstLineChars="450" w:firstLine="1080"/>
        <w:jc w:val="both"/>
        <w:rPr>
          <w:b/>
          <w:bCs/>
        </w:rPr>
      </w:pPr>
      <w:r w:rsidRPr="005C7139">
        <w:rPr>
          <w:b/>
          <w:bCs/>
        </w:rPr>
        <w:t>Sprendimo įgyvendinimui reikalingos lėšos:</w:t>
      </w:r>
    </w:p>
    <w:p w:rsidR="0048137F" w:rsidRDefault="00705280" w:rsidP="00B26730">
      <w:pPr>
        <w:ind w:firstLine="1080"/>
        <w:jc w:val="both"/>
        <w:rPr>
          <w:bCs/>
        </w:rPr>
      </w:pPr>
      <w:r>
        <w:rPr>
          <w:bCs/>
        </w:rPr>
        <w:t>Reikalingos lėšos nepadaudotoms kasmetinėms atostogoms kompensuoti. Nepadaudotos atostogos iki 2016-11-25 sudaro:</w:t>
      </w:r>
    </w:p>
    <w:p w:rsidR="00705280" w:rsidRDefault="00705280" w:rsidP="00B26730">
      <w:pPr>
        <w:ind w:firstLine="1080"/>
        <w:jc w:val="both"/>
        <w:rPr>
          <w:bCs/>
        </w:rPr>
      </w:pPr>
      <w:r>
        <w:rPr>
          <w:bCs/>
        </w:rPr>
        <w:t>33,19 kalendorinės dienos</w:t>
      </w:r>
    </w:p>
    <w:p w:rsidR="00705280" w:rsidRDefault="00705280" w:rsidP="00B26730">
      <w:pPr>
        <w:ind w:firstLine="1080"/>
        <w:jc w:val="both"/>
        <w:rPr>
          <w:bCs/>
        </w:rPr>
      </w:pPr>
      <w:r>
        <w:rPr>
          <w:bCs/>
        </w:rPr>
        <w:t>23,23 darbo dienos</w:t>
      </w:r>
    </w:p>
    <w:p w:rsidR="00705280" w:rsidRDefault="00705280" w:rsidP="00B26730">
      <w:pPr>
        <w:ind w:firstLine="1080"/>
        <w:jc w:val="both"/>
        <w:rPr>
          <w:bCs/>
        </w:rPr>
      </w:pPr>
      <w:r>
        <w:rPr>
          <w:bCs/>
        </w:rPr>
        <w:t>Kompensacija už atostogas – 1432 Eur:</w:t>
      </w:r>
    </w:p>
    <w:p w:rsidR="00705280" w:rsidRDefault="00705280" w:rsidP="00B26730">
      <w:pPr>
        <w:ind w:firstLine="1080"/>
        <w:jc w:val="both"/>
        <w:rPr>
          <w:bCs/>
        </w:rPr>
      </w:pPr>
      <w:r>
        <w:rPr>
          <w:bCs/>
        </w:rPr>
        <w:t>1093 Eur darbo užmokestis</w:t>
      </w:r>
    </w:p>
    <w:p w:rsidR="00705280" w:rsidRPr="005C7139" w:rsidRDefault="00705280" w:rsidP="00B26730">
      <w:pPr>
        <w:ind w:firstLine="1080"/>
        <w:jc w:val="both"/>
        <w:rPr>
          <w:b/>
          <w:bCs/>
        </w:rPr>
      </w:pPr>
      <w:r>
        <w:rPr>
          <w:bCs/>
        </w:rPr>
        <w:t xml:space="preserve">339 Eur Sodra. </w:t>
      </w:r>
    </w:p>
    <w:p w:rsidR="0048137F" w:rsidRPr="005C7139" w:rsidRDefault="0048137F" w:rsidP="00B26730">
      <w:pPr>
        <w:pStyle w:val="Pagrindiniotekstotrauka2"/>
        <w:numPr>
          <w:ilvl w:val="0"/>
          <w:numId w:val="6"/>
        </w:numPr>
        <w:tabs>
          <w:tab w:val="left" w:pos="540"/>
        </w:tabs>
        <w:ind w:left="0" w:firstLineChars="450" w:firstLine="1080"/>
        <w:rPr>
          <w:b/>
          <w:bCs/>
        </w:rPr>
      </w:pPr>
      <w:r w:rsidRPr="005C7139">
        <w:rPr>
          <w:b/>
          <w:bCs/>
        </w:rPr>
        <w:t>Kiti, autoriaus nuomone, reikalingi pagrindimai ir paaiškinimai:</w:t>
      </w:r>
    </w:p>
    <w:p w:rsidR="00820A9D" w:rsidRPr="005C7139" w:rsidRDefault="0048137F" w:rsidP="00B26730">
      <w:pPr>
        <w:pStyle w:val="Pagrindiniotekstotrauka2"/>
        <w:tabs>
          <w:tab w:val="left" w:pos="540"/>
        </w:tabs>
        <w:ind w:firstLineChars="450"/>
        <w:rPr>
          <w:bCs/>
        </w:rPr>
      </w:pPr>
      <w:r>
        <w:t>Nėra</w:t>
      </w:r>
      <w:r w:rsidR="00E435FC">
        <w:t>.</w:t>
      </w:r>
    </w:p>
    <w:p w:rsidR="00820A9D" w:rsidRPr="007922CB" w:rsidRDefault="00820A9D" w:rsidP="00B26730">
      <w:pPr>
        <w:ind w:firstLine="1080"/>
        <w:jc w:val="both"/>
        <w:rPr>
          <w:b/>
        </w:rPr>
      </w:pPr>
      <w:r w:rsidRPr="007922CB">
        <w:rPr>
          <w:b/>
        </w:rPr>
        <w:t>9. Savivaldybės tarybos sprendimą pateikti:</w:t>
      </w:r>
    </w:p>
    <w:p w:rsidR="00820A9D" w:rsidRPr="008754DF" w:rsidRDefault="00820A9D" w:rsidP="00B26730">
      <w:pPr>
        <w:ind w:firstLine="1134"/>
        <w:jc w:val="both"/>
      </w:pPr>
      <w:r w:rsidRPr="00F36D68">
        <w:t xml:space="preserve">Klaipėdos rajono savivaldybės </w:t>
      </w:r>
      <w:r>
        <w:t xml:space="preserve">administracijos </w:t>
      </w:r>
      <w:r w:rsidR="00B72586">
        <w:t>Švietimo skyriui</w:t>
      </w:r>
      <w:r w:rsidRPr="00F36D68">
        <w:t xml:space="preserve">, Savivaldybės tarybos ir mero sekretoriatui, </w:t>
      </w:r>
      <w:r w:rsidR="00B26730" w:rsidRPr="007116CD">
        <w:t>Gargždų</w:t>
      </w:r>
      <w:r w:rsidR="00B26730">
        <w:t xml:space="preserve"> lopšeliui-darželiui</w:t>
      </w:r>
      <w:r w:rsidR="00B26730" w:rsidRPr="007116CD">
        <w:t xml:space="preserve"> „Naminukas“</w:t>
      </w:r>
      <w:r w:rsidR="00B26730">
        <w:t>, Birutei Kasparavičienei.</w:t>
      </w:r>
    </w:p>
    <w:p w:rsidR="00B72586" w:rsidRDefault="005C7139" w:rsidP="00B26730">
      <w:pPr>
        <w:ind w:firstLineChars="450" w:firstLine="1080"/>
        <w:jc w:val="both"/>
        <w:rPr>
          <w:bCs/>
        </w:rPr>
      </w:pPr>
      <w:r>
        <w:rPr>
          <w:bCs/>
        </w:rPr>
        <w:t>PRID</w:t>
      </w:r>
      <w:r w:rsidR="00B26730">
        <w:rPr>
          <w:bCs/>
        </w:rPr>
        <w:t>EDAMA:</w:t>
      </w:r>
      <w:r>
        <w:rPr>
          <w:bCs/>
        </w:rPr>
        <w:t xml:space="preserve"> </w:t>
      </w:r>
    </w:p>
    <w:p w:rsidR="00B72586" w:rsidRPr="005C0002" w:rsidRDefault="00B26730" w:rsidP="00B26730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color w:val="000000"/>
        </w:rPr>
      </w:pPr>
      <w:r w:rsidRPr="005C0002">
        <w:t>Klaipėdos r. savivaldybės mero 2016 m. lapkričio 9 d. potvarkio Nr. MP-40 kopija</w:t>
      </w:r>
      <w:r w:rsidR="00184489" w:rsidRPr="005C0002">
        <w:rPr>
          <w:color w:val="000000"/>
        </w:rPr>
        <w:t>,</w:t>
      </w:r>
      <w:r w:rsidR="00B72586" w:rsidRPr="005C0002">
        <w:rPr>
          <w:color w:val="000000"/>
        </w:rPr>
        <w:t xml:space="preserve"> 1 lapas.</w:t>
      </w:r>
    </w:p>
    <w:p w:rsidR="00B26730" w:rsidRPr="005C0002" w:rsidRDefault="00B26730" w:rsidP="00B26730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bCs/>
        </w:rPr>
      </w:pPr>
      <w:r w:rsidRPr="005C0002">
        <w:t xml:space="preserve">Klaipėdos rajono savivaldybės tarybos 2016-10-27 protokolinio sprendimo kopija, </w:t>
      </w:r>
      <w:r w:rsidR="000A21F7" w:rsidRPr="005C0002">
        <w:t>2 lapai.</w:t>
      </w:r>
    </w:p>
    <w:p w:rsidR="00B26730" w:rsidRPr="00B26730" w:rsidRDefault="00B26730" w:rsidP="00B26730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bCs/>
        </w:rPr>
      </w:pPr>
      <w:r>
        <w:t xml:space="preserve">Klaipėdos rajono savivaldybės Kontrolės ir audito tarnybos 2016-10-10 patikrinimo ataskaitos Nr. Ko5-13 kopija, </w:t>
      </w:r>
      <w:r w:rsidR="000A21F7" w:rsidRPr="000A21F7">
        <w:t xml:space="preserve">5 </w:t>
      </w:r>
      <w:r w:rsidRPr="000A21F7">
        <w:t>lapai.</w:t>
      </w:r>
      <w:r>
        <w:t xml:space="preserve"> </w:t>
      </w:r>
    </w:p>
    <w:p w:rsidR="00B26730" w:rsidRPr="00B26730" w:rsidRDefault="00B26730" w:rsidP="00B26730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bCs/>
        </w:rPr>
      </w:pPr>
      <w:r>
        <w:lastRenderedPageBreak/>
        <w:t xml:space="preserve">Komisijos, sudarytos Klaipėdos rajono savivaldybės Gargždų lopšelio-darželio „Naminukas“ direktorės B. Kasparavičienės galimiems darbo drausmės pažeidimams tirti 2016-11-07 protokolo Nr. T31-23 kopija, </w:t>
      </w:r>
      <w:r w:rsidR="005C0002">
        <w:t xml:space="preserve">4 </w:t>
      </w:r>
      <w:r w:rsidRPr="005C0002">
        <w:t>lapai.</w:t>
      </w:r>
    </w:p>
    <w:p w:rsidR="00B26730" w:rsidRPr="000A21F7" w:rsidRDefault="00B26730" w:rsidP="00B26730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bCs/>
        </w:rPr>
      </w:pPr>
      <w:r>
        <w:t xml:space="preserve"> Gargždų lopšelio-darželio „Naminukas“ direktorės B. Kasparavičienės 2016-11-03 pasiaiškinimo kopija, </w:t>
      </w:r>
      <w:r w:rsidR="005C0002">
        <w:t xml:space="preserve">2 </w:t>
      </w:r>
      <w:r>
        <w:t>lapai.</w:t>
      </w:r>
    </w:p>
    <w:p w:rsidR="000A21F7" w:rsidRPr="008474F6" w:rsidRDefault="000A21F7" w:rsidP="000A21F7">
      <w:pPr>
        <w:numPr>
          <w:ilvl w:val="0"/>
          <w:numId w:val="7"/>
        </w:numPr>
        <w:tabs>
          <w:tab w:val="clear" w:pos="2430"/>
          <w:tab w:val="num" w:pos="0"/>
        </w:tabs>
        <w:ind w:left="0" w:firstLine="1080"/>
        <w:jc w:val="both"/>
        <w:rPr>
          <w:bCs/>
        </w:rPr>
      </w:pPr>
      <w:r w:rsidRPr="007116CD">
        <w:t xml:space="preserve">Gargždų lopšelio-darželio „Naminukas“ direktorės pavaduotojos </w:t>
      </w:r>
      <w:r w:rsidRPr="007116CD">
        <w:rPr>
          <w:color w:val="000000"/>
        </w:rPr>
        <w:t xml:space="preserve">ugdymui Rimos Butkuvienės </w:t>
      </w:r>
      <w:r w:rsidRPr="00C92578">
        <w:rPr>
          <w:color w:val="000000"/>
        </w:rPr>
        <w:t>2016-11-15</w:t>
      </w:r>
      <w:r w:rsidRPr="007116CD">
        <w:rPr>
          <w:color w:val="000000"/>
        </w:rPr>
        <w:t xml:space="preserve"> sutikim</w:t>
      </w:r>
      <w:r>
        <w:rPr>
          <w:color w:val="000000"/>
        </w:rPr>
        <w:t>o</w:t>
      </w:r>
      <w:r w:rsidR="008474F6">
        <w:rPr>
          <w:color w:val="000000"/>
        </w:rPr>
        <w:t xml:space="preserve"> </w:t>
      </w:r>
      <w:r w:rsidR="008474F6" w:rsidRPr="008474F6">
        <w:rPr>
          <w:color w:val="000000"/>
        </w:rPr>
        <w:t>„Dėl laikinai einamų pareigų“</w:t>
      </w:r>
      <w:r w:rsidRPr="008474F6">
        <w:rPr>
          <w:color w:val="000000"/>
        </w:rPr>
        <w:t xml:space="preserve"> kopija</w:t>
      </w:r>
      <w:r w:rsidRPr="008474F6">
        <w:t>, 1 lapas.</w:t>
      </w:r>
    </w:p>
    <w:p w:rsidR="000A21F7" w:rsidRPr="008474F6" w:rsidRDefault="000A21F7" w:rsidP="000A21F7">
      <w:pPr>
        <w:ind w:left="1080"/>
        <w:jc w:val="both"/>
        <w:rPr>
          <w:bCs/>
        </w:rPr>
      </w:pPr>
    </w:p>
    <w:p w:rsidR="00820A9D" w:rsidRDefault="00820A9D" w:rsidP="00B26730">
      <w:pPr>
        <w:tabs>
          <w:tab w:val="left" w:pos="2325"/>
        </w:tabs>
        <w:ind w:firstLine="720"/>
        <w:jc w:val="both"/>
      </w:pPr>
    </w:p>
    <w:p w:rsidR="00B26730" w:rsidRDefault="00B26730" w:rsidP="00B26730">
      <w:pPr>
        <w:tabs>
          <w:tab w:val="left" w:pos="2325"/>
        </w:tabs>
        <w:ind w:firstLine="720"/>
        <w:jc w:val="both"/>
      </w:pPr>
    </w:p>
    <w:p w:rsidR="00B26730" w:rsidRDefault="00B26730" w:rsidP="00B26730">
      <w:pPr>
        <w:tabs>
          <w:tab w:val="left" w:pos="2325"/>
        </w:tabs>
        <w:ind w:firstLine="720"/>
        <w:jc w:val="both"/>
      </w:pPr>
    </w:p>
    <w:p w:rsidR="00820A9D" w:rsidRDefault="00820A9D" w:rsidP="00B26730">
      <w:pPr>
        <w:jc w:val="both"/>
      </w:pPr>
      <w:r>
        <w:t>Klaipėdos rajono savivaldybės tarybos</w:t>
      </w:r>
    </w:p>
    <w:p w:rsidR="00820A9D" w:rsidRDefault="00B42E3E" w:rsidP="00B26730">
      <w:pPr>
        <w:jc w:val="both"/>
      </w:pPr>
      <w:r>
        <w:t>ir mero sekretorė                                                                                                             Rūta Zubienė</w:t>
      </w:r>
    </w:p>
    <w:p w:rsidR="007116CD" w:rsidRDefault="007116CD" w:rsidP="00F67B89">
      <w:pPr>
        <w:jc w:val="both"/>
      </w:pPr>
    </w:p>
    <w:sectPr w:rsidR="007116CD" w:rsidSect="005D2A3C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/>
      <w:pgMar w:top="1134" w:right="567" w:bottom="1134" w:left="1701" w:header="709" w:footer="709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F0" w:rsidRDefault="003E66F0">
      <w:r>
        <w:separator/>
      </w:r>
    </w:p>
  </w:endnote>
  <w:endnote w:type="continuationSeparator" w:id="0">
    <w:p w:rsidR="003E66F0" w:rsidRDefault="003E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Porat"/>
      <w:framePr w:wrap="auto" w:vAnchor="text" w:hAnchor="margin" w:xAlign="center" w:y="1"/>
      <w:rPr>
        <w:rStyle w:val="Puslapionumeris"/>
      </w:rPr>
    </w:pPr>
  </w:p>
  <w:p w:rsidR="0046205B" w:rsidRDefault="0046205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F0" w:rsidRDefault="003E66F0">
      <w:r>
        <w:separator/>
      </w:r>
    </w:p>
  </w:footnote>
  <w:footnote w:type="continuationSeparator" w:id="0">
    <w:p w:rsidR="003E66F0" w:rsidRDefault="003E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6205B" w:rsidRDefault="0046205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Antrats"/>
      <w:framePr w:wrap="around" w:vAnchor="text" w:hAnchor="margin" w:xAlign="right" w:y="1"/>
      <w:rPr>
        <w:rStyle w:val="Puslapionumeris"/>
      </w:rPr>
    </w:pPr>
  </w:p>
  <w:p w:rsidR="0046205B" w:rsidRDefault="0046205B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Pr="00323639" w:rsidRDefault="0046205B" w:rsidP="006F2E65">
    <w:pPr>
      <w:pStyle w:val="Antrats"/>
      <w:jc w:val="right"/>
      <w:rPr>
        <w:b/>
      </w:rPr>
    </w:pPr>
    <w:r w:rsidRPr="00323639"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6205B" w:rsidRDefault="0046205B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05B" w:rsidRDefault="0046205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088431A"/>
    <w:multiLevelType w:val="hybridMultilevel"/>
    <w:tmpl w:val="32D6C766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1D6C96"/>
    <w:multiLevelType w:val="hybridMultilevel"/>
    <w:tmpl w:val="87149DC8"/>
    <w:lvl w:ilvl="0" w:tplc="70CCDFA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74DE4489"/>
    <w:multiLevelType w:val="hybridMultilevel"/>
    <w:tmpl w:val="3C863D2C"/>
    <w:lvl w:ilvl="0" w:tplc="0C0EC5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40"/>
    <w:rsid w:val="00020332"/>
    <w:rsid w:val="0002148B"/>
    <w:rsid w:val="00022E75"/>
    <w:rsid w:val="000232A2"/>
    <w:rsid w:val="000412A6"/>
    <w:rsid w:val="00066E0D"/>
    <w:rsid w:val="0006775B"/>
    <w:rsid w:val="00092468"/>
    <w:rsid w:val="000A20A0"/>
    <w:rsid w:val="000A21F7"/>
    <w:rsid w:val="000C5FB6"/>
    <w:rsid w:val="000D1BB3"/>
    <w:rsid w:val="000F1CDF"/>
    <w:rsid w:val="001144A6"/>
    <w:rsid w:val="00121ACB"/>
    <w:rsid w:val="00121AF4"/>
    <w:rsid w:val="00127D30"/>
    <w:rsid w:val="001337C1"/>
    <w:rsid w:val="00135311"/>
    <w:rsid w:val="00146AFE"/>
    <w:rsid w:val="0014760F"/>
    <w:rsid w:val="00155682"/>
    <w:rsid w:val="001567CB"/>
    <w:rsid w:val="00164569"/>
    <w:rsid w:val="00184489"/>
    <w:rsid w:val="00184B50"/>
    <w:rsid w:val="001C1FE7"/>
    <w:rsid w:val="001C29A2"/>
    <w:rsid w:val="001D0340"/>
    <w:rsid w:val="00202C96"/>
    <w:rsid w:val="0020746A"/>
    <w:rsid w:val="002075FA"/>
    <w:rsid w:val="0021210C"/>
    <w:rsid w:val="002150AA"/>
    <w:rsid w:val="002156CC"/>
    <w:rsid w:val="002164CA"/>
    <w:rsid w:val="00230792"/>
    <w:rsid w:val="00237067"/>
    <w:rsid w:val="002403D8"/>
    <w:rsid w:val="0024047F"/>
    <w:rsid w:val="00242C5F"/>
    <w:rsid w:val="00243DEE"/>
    <w:rsid w:val="00246567"/>
    <w:rsid w:val="0024738A"/>
    <w:rsid w:val="002616E2"/>
    <w:rsid w:val="00264D1D"/>
    <w:rsid w:val="00272A21"/>
    <w:rsid w:val="00272AF6"/>
    <w:rsid w:val="0027545A"/>
    <w:rsid w:val="002835B6"/>
    <w:rsid w:val="002876AE"/>
    <w:rsid w:val="00290977"/>
    <w:rsid w:val="00290B9C"/>
    <w:rsid w:val="002947B2"/>
    <w:rsid w:val="00295711"/>
    <w:rsid w:val="00296E11"/>
    <w:rsid w:val="002C0283"/>
    <w:rsid w:val="002C0A80"/>
    <w:rsid w:val="002D0C93"/>
    <w:rsid w:val="002D452D"/>
    <w:rsid w:val="002D78B8"/>
    <w:rsid w:val="002E3A98"/>
    <w:rsid w:val="002E4E5F"/>
    <w:rsid w:val="002F5F21"/>
    <w:rsid w:val="003208B3"/>
    <w:rsid w:val="00323418"/>
    <w:rsid w:val="00323639"/>
    <w:rsid w:val="00342F2E"/>
    <w:rsid w:val="003436F1"/>
    <w:rsid w:val="00353F89"/>
    <w:rsid w:val="00365FD0"/>
    <w:rsid w:val="00382454"/>
    <w:rsid w:val="00385542"/>
    <w:rsid w:val="00392CD6"/>
    <w:rsid w:val="00393048"/>
    <w:rsid w:val="003A2057"/>
    <w:rsid w:val="003A6134"/>
    <w:rsid w:val="003B0414"/>
    <w:rsid w:val="003B36E9"/>
    <w:rsid w:val="003C36D9"/>
    <w:rsid w:val="003D1560"/>
    <w:rsid w:val="003D3A64"/>
    <w:rsid w:val="003E04B8"/>
    <w:rsid w:val="003E07E0"/>
    <w:rsid w:val="003E66F0"/>
    <w:rsid w:val="003F1193"/>
    <w:rsid w:val="003F2996"/>
    <w:rsid w:val="003F6B61"/>
    <w:rsid w:val="003F734E"/>
    <w:rsid w:val="00407F54"/>
    <w:rsid w:val="00413B8F"/>
    <w:rsid w:val="004266D4"/>
    <w:rsid w:val="004313C6"/>
    <w:rsid w:val="004506C5"/>
    <w:rsid w:val="00461A2A"/>
    <w:rsid w:val="0046205B"/>
    <w:rsid w:val="004653E1"/>
    <w:rsid w:val="0048137F"/>
    <w:rsid w:val="00482E5C"/>
    <w:rsid w:val="00494F18"/>
    <w:rsid w:val="0049585C"/>
    <w:rsid w:val="004B1CEB"/>
    <w:rsid w:val="004B3CE1"/>
    <w:rsid w:val="004C2937"/>
    <w:rsid w:val="004C4688"/>
    <w:rsid w:val="004C4ED0"/>
    <w:rsid w:val="004C53D5"/>
    <w:rsid w:val="004E30E8"/>
    <w:rsid w:val="004E5037"/>
    <w:rsid w:val="004F05D5"/>
    <w:rsid w:val="00500D05"/>
    <w:rsid w:val="0051303B"/>
    <w:rsid w:val="00521A7F"/>
    <w:rsid w:val="00525372"/>
    <w:rsid w:val="00527546"/>
    <w:rsid w:val="00534170"/>
    <w:rsid w:val="00540A4F"/>
    <w:rsid w:val="0054179C"/>
    <w:rsid w:val="005425DF"/>
    <w:rsid w:val="00546150"/>
    <w:rsid w:val="00547D11"/>
    <w:rsid w:val="00566F21"/>
    <w:rsid w:val="0056737D"/>
    <w:rsid w:val="00570907"/>
    <w:rsid w:val="00573090"/>
    <w:rsid w:val="0057489D"/>
    <w:rsid w:val="00575D69"/>
    <w:rsid w:val="00577C27"/>
    <w:rsid w:val="005B278A"/>
    <w:rsid w:val="005B4955"/>
    <w:rsid w:val="005C0002"/>
    <w:rsid w:val="005C7139"/>
    <w:rsid w:val="005D2A3C"/>
    <w:rsid w:val="0060060E"/>
    <w:rsid w:val="0061437C"/>
    <w:rsid w:val="00632B2F"/>
    <w:rsid w:val="00651547"/>
    <w:rsid w:val="006518B3"/>
    <w:rsid w:val="00667F14"/>
    <w:rsid w:val="006731CB"/>
    <w:rsid w:val="00673E60"/>
    <w:rsid w:val="00685A06"/>
    <w:rsid w:val="00686B80"/>
    <w:rsid w:val="00692BBA"/>
    <w:rsid w:val="00697572"/>
    <w:rsid w:val="006A2956"/>
    <w:rsid w:val="006B2891"/>
    <w:rsid w:val="006B4362"/>
    <w:rsid w:val="006B4CAE"/>
    <w:rsid w:val="006B63E7"/>
    <w:rsid w:val="006B70C8"/>
    <w:rsid w:val="006C30DF"/>
    <w:rsid w:val="006C5F00"/>
    <w:rsid w:val="006D2B01"/>
    <w:rsid w:val="006D7468"/>
    <w:rsid w:val="006E3A7A"/>
    <w:rsid w:val="006F245B"/>
    <w:rsid w:val="006F2E65"/>
    <w:rsid w:val="006F598D"/>
    <w:rsid w:val="006F7138"/>
    <w:rsid w:val="00705280"/>
    <w:rsid w:val="00711098"/>
    <w:rsid w:val="007116CD"/>
    <w:rsid w:val="00721A81"/>
    <w:rsid w:val="00730EA1"/>
    <w:rsid w:val="007421A7"/>
    <w:rsid w:val="00751A48"/>
    <w:rsid w:val="00757FCE"/>
    <w:rsid w:val="00760FE2"/>
    <w:rsid w:val="00774180"/>
    <w:rsid w:val="00784D94"/>
    <w:rsid w:val="00796CE5"/>
    <w:rsid w:val="007A5C90"/>
    <w:rsid w:val="007B1B81"/>
    <w:rsid w:val="007B73BF"/>
    <w:rsid w:val="007C0827"/>
    <w:rsid w:val="007C12BD"/>
    <w:rsid w:val="007C537C"/>
    <w:rsid w:val="007F0142"/>
    <w:rsid w:val="00812C87"/>
    <w:rsid w:val="00815E58"/>
    <w:rsid w:val="00820A9D"/>
    <w:rsid w:val="00830B4E"/>
    <w:rsid w:val="00835DD7"/>
    <w:rsid w:val="008474F6"/>
    <w:rsid w:val="00861982"/>
    <w:rsid w:val="00865557"/>
    <w:rsid w:val="008658AF"/>
    <w:rsid w:val="00894D73"/>
    <w:rsid w:val="008A4DFF"/>
    <w:rsid w:val="008A513A"/>
    <w:rsid w:val="008B6EA9"/>
    <w:rsid w:val="008D6F73"/>
    <w:rsid w:val="008F299E"/>
    <w:rsid w:val="008F38B8"/>
    <w:rsid w:val="00901FEC"/>
    <w:rsid w:val="009123C6"/>
    <w:rsid w:val="009136D5"/>
    <w:rsid w:val="00913839"/>
    <w:rsid w:val="00914DFD"/>
    <w:rsid w:val="0091510C"/>
    <w:rsid w:val="00933CCE"/>
    <w:rsid w:val="0093634A"/>
    <w:rsid w:val="00937150"/>
    <w:rsid w:val="009809A2"/>
    <w:rsid w:val="009830B7"/>
    <w:rsid w:val="00987F8E"/>
    <w:rsid w:val="009911D9"/>
    <w:rsid w:val="009A031E"/>
    <w:rsid w:val="009B1C92"/>
    <w:rsid w:val="009D7832"/>
    <w:rsid w:val="009E039D"/>
    <w:rsid w:val="00A02ED7"/>
    <w:rsid w:val="00A122B3"/>
    <w:rsid w:val="00A14D62"/>
    <w:rsid w:val="00A216FA"/>
    <w:rsid w:val="00A27C6B"/>
    <w:rsid w:val="00A40412"/>
    <w:rsid w:val="00A5559E"/>
    <w:rsid w:val="00A76D04"/>
    <w:rsid w:val="00A80256"/>
    <w:rsid w:val="00A84D0E"/>
    <w:rsid w:val="00A9194B"/>
    <w:rsid w:val="00A954EF"/>
    <w:rsid w:val="00AA353C"/>
    <w:rsid w:val="00AD2FC1"/>
    <w:rsid w:val="00AD6092"/>
    <w:rsid w:val="00AF2164"/>
    <w:rsid w:val="00AF5591"/>
    <w:rsid w:val="00B05551"/>
    <w:rsid w:val="00B26730"/>
    <w:rsid w:val="00B35EAA"/>
    <w:rsid w:val="00B400B6"/>
    <w:rsid w:val="00B42E3E"/>
    <w:rsid w:val="00B455D9"/>
    <w:rsid w:val="00B510F9"/>
    <w:rsid w:val="00B530B7"/>
    <w:rsid w:val="00B72586"/>
    <w:rsid w:val="00B75978"/>
    <w:rsid w:val="00B912CF"/>
    <w:rsid w:val="00BD56DD"/>
    <w:rsid w:val="00BF4C74"/>
    <w:rsid w:val="00C0119C"/>
    <w:rsid w:val="00C26F76"/>
    <w:rsid w:val="00C368CE"/>
    <w:rsid w:val="00C577ED"/>
    <w:rsid w:val="00C65F8F"/>
    <w:rsid w:val="00C66596"/>
    <w:rsid w:val="00C8135B"/>
    <w:rsid w:val="00C8386B"/>
    <w:rsid w:val="00C91710"/>
    <w:rsid w:val="00C92578"/>
    <w:rsid w:val="00C96A5D"/>
    <w:rsid w:val="00CA1CA8"/>
    <w:rsid w:val="00CA28CF"/>
    <w:rsid w:val="00CB2A5A"/>
    <w:rsid w:val="00CB2BB7"/>
    <w:rsid w:val="00CB552A"/>
    <w:rsid w:val="00CC7957"/>
    <w:rsid w:val="00CD162C"/>
    <w:rsid w:val="00CD2E00"/>
    <w:rsid w:val="00CD4E23"/>
    <w:rsid w:val="00CF1793"/>
    <w:rsid w:val="00CF435A"/>
    <w:rsid w:val="00D004A7"/>
    <w:rsid w:val="00D17A71"/>
    <w:rsid w:val="00D231B1"/>
    <w:rsid w:val="00D6065A"/>
    <w:rsid w:val="00D71882"/>
    <w:rsid w:val="00D866FF"/>
    <w:rsid w:val="00D86810"/>
    <w:rsid w:val="00D9678E"/>
    <w:rsid w:val="00DA3CF8"/>
    <w:rsid w:val="00DC585F"/>
    <w:rsid w:val="00DE687A"/>
    <w:rsid w:val="00E00880"/>
    <w:rsid w:val="00E008EF"/>
    <w:rsid w:val="00E009D0"/>
    <w:rsid w:val="00E00F86"/>
    <w:rsid w:val="00E016D8"/>
    <w:rsid w:val="00E24DA0"/>
    <w:rsid w:val="00E40BD3"/>
    <w:rsid w:val="00E435FC"/>
    <w:rsid w:val="00E4563F"/>
    <w:rsid w:val="00E46F2F"/>
    <w:rsid w:val="00E64BD5"/>
    <w:rsid w:val="00E64F94"/>
    <w:rsid w:val="00E736AD"/>
    <w:rsid w:val="00E754D3"/>
    <w:rsid w:val="00EA357A"/>
    <w:rsid w:val="00EB6A6E"/>
    <w:rsid w:val="00EC07F9"/>
    <w:rsid w:val="00EC4F90"/>
    <w:rsid w:val="00ED6ACC"/>
    <w:rsid w:val="00EE39BD"/>
    <w:rsid w:val="00EF3C38"/>
    <w:rsid w:val="00F07451"/>
    <w:rsid w:val="00F16577"/>
    <w:rsid w:val="00F17A11"/>
    <w:rsid w:val="00F17AE4"/>
    <w:rsid w:val="00F205B6"/>
    <w:rsid w:val="00F47058"/>
    <w:rsid w:val="00F52107"/>
    <w:rsid w:val="00F656A8"/>
    <w:rsid w:val="00F67B89"/>
    <w:rsid w:val="00F71FEE"/>
    <w:rsid w:val="00F72EA6"/>
    <w:rsid w:val="00F74305"/>
    <w:rsid w:val="00F8305B"/>
    <w:rsid w:val="00F8484A"/>
    <w:rsid w:val="00FC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04809A-6C7D-491C-910D-52F5518D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1D0340"/>
    <w:pPr>
      <w:keepNext/>
      <w:jc w:val="both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rsid w:val="001D0340"/>
    <w:pPr>
      <w:keepNext/>
      <w:jc w:val="center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1D0340"/>
    <w:pPr>
      <w:jc w:val="both"/>
    </w:pPr>
  </w:style>
  <w:style w:type="paragraph" w:styleId="Pagrindiniotekstotrauka">
    <w:name w:val="Body Text Indent"/>
    <w:basedOn w:val="prastasis"/>
    <w:link w:val="PagrindiniotekstotraukaDiagrama"/>
    <w:rsid w:val="001D0340"/>
    <w:pPr>
      <w:ind w:left="360"/>
      <w:jc w:val="both"/>
    </w:pPr>
  </w:style>
  <w:style w:type="paragraph" w:styleId="Pagrindiniotekstotrauka2">
    <w:name w:val="Body Text Indent 2"/>
    <w:basedOn w:val="prastasis"/>
    <w:link w:val="Pagrindiniotekstotrauka2Diagrama"/>
    <w:rsid w:val="001D0340"/>
    <w:pPr>
      <w:ind w:firstLine="1080"/>
      <w:jc w:val="both"/>
    </w:pPr>
  </w:style>
  <w:style w:type="paragraph" w:styleId="Pagrindinistekstas2">
    <w:name w:val="Body Text 2"/>
    <w:basedOn w:val="prastasis"/>
    <w:rsid w:val="00577C27"/>
    <w:pPr>
      <w:spacing w:after="120" w:line="480" w:lineRule="auto"/>
    </w:pPr>
  </w:style>
  <w:style w:type="character" w:customStyle="1" w:styleId="apple-converted-space">
    <w:name w:val="apple-converted-space"/>
    <w:basedOn w:val="Numatytasispastraiposriftas"/>
    <w:rsid w:val="00577C27"/>
  </w:style>
  <w:style w:type="character" w:customStyle="1" w:styleId="spelle">
    <w:name w:val="spelle"/>
    <w:basedOn w:val="Numatytasispastraiposriftas"/>
    <w:rsid w:val="00577C27"/>
  </w:style>
  <w:style w:type="character" w:customStyle="1" w:styleId="pareigos0">
    <w:name w:val="pareigos"/>
    <w:basedOn w:val="Numatytasispastraiposriftas"/>
    <w:rsid w:val="00577C27"/>
  </w:style>
  <w:style w:type="character" w:customStyle="1" w:styleId="FontStyle150">
    <w:name w:val="Font Style150"/>
    <w:rsid w:val="00D231B1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48137F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8137F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48137F"/>
    <w:rPr>
      <w:sz w:val="24"/>
      <w:szCs w:val="24"/>
      <w:lang w:eastAsia="en-US"/>
    </w:rPr>
  </w:style>
  <w:style w:type="character" w:styleId="Emfaz">
    <w:name w:val="Emphasis"/>
    <w:qFormat/>
    <w:rsid w:val="00F71FEE"/>
    <w:rPr>
      <w:i/>
      <w:iCs/>
    </w:rPr>
  </w:style>
  <w:style w:type="character" w:styleId="Grietas">
    <w:name w:val="Strong"/>
    <w:qFormat/>
    <w:rsid w:val="00F71FEE"/>
    <w:rPr>
      <w:b/>
      <w:bCs/>
    </w:rPr>
  </w:style>
  <w:style w:type="character" w:customStyle="1" w:styleId="PoratDiagrama">
    <w:name w:val="Poraštė Diagrama"/>
    <w:link w:val="Porat"/>
    <w:semiHidden/>
    <w:locked/>
    <w:rsid w:val="00820A9D"/>
    <w:rPr>
      <w:rFonts w:ascii="TimesLT" w:hAnsi="TimesLT"/>
      <w:sz w:val="24"/>
      <w:lang w:val="lt-LT" w:eastAsia="en-US" w:bidi="ar-SA"/>
    </w:rPr>
  </w:style>
  <w:style w:type="character" w:customStyle="1" w:styleId="AntratsDiagrama">
    <w:name w:val="Antraštės Diagrama"/>
    <w:link w:val="Antrats"/>
    <w:locked/>
    <w:rsid w:val="00820A9D"/>
    <w:rPr>
      <w:sz w:val="24"/>
      <w:szCs w:val="24"/>
      <w:lang w:val="lt-L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ata\My%20Documents\BLANKAI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</TotalTime>
  <Pages>4</Pages>
  <Words>3996</Words>
  <Characters>2279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Silvija Paulienė</cp:lastModifiedBy>
  <cp:revision>2</cp:revision>
  <cp:lastPrinted>2016-11-15T09:06:00Z</cp:lastPrinted>
  <dcterms:created xsi:type="dcterms:W3CDTF">2016-11-16T07:30:00Z</dcterms:created>
  <dcterms:modified xsi:type="dcterms:W3CDTF">2016-11-16T07:30:00Z</dcterms:modified>
</cp:coreProperties>
</file>